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AF8" w:rsidRDefault="00645AF8" w:rsidP="00645AF8">
      <w:pPr>
        <w:pStyle w:val="Heading1"/>
        <w:keepNext w:val="0"/>
        <w:widowControl w:val="0"/>
        <w:numPr>
          <w:ilvl w:val="0"/>
          <w:numId w:val="1"/>
        </w:numPr>
        <w:ind w:right="-180"/>
      </w:pPr>
      <w:r>
        <w:t>GENERAL</w:t>
      </w:r>
    </w:p>
    <w:p w:rsidR="00645AF8" w:rsidRDefault="00645AF8" w:rsidP="00645AF8">
      <w:pPr>
        <w:pStyle w:val="Heading2"/>
        <w:keepNext w:val="0"/>
        <w:widowControl w:val="0"/>
        <w:numPr>
          <w:ilvl w:val="1"/>
          <w:numId w:val="1"/>
        </w:numPr>
      </w:pPr>
      <w:r>
        <w:t>SECTION INCLUDES</w:t>
      </w:r>
    </w:p>
    <w:p w:rsidR="00645AF8" w:rsidRDefault="00645AF8" w:rsidP="00645AF8">
      <w:pPr>
        <w:pStyle w:val="Heading3"/>
        <w:keepNext w:val="0"/>
        <w:widowControl w:val="0"/>
        <w:numPr>
          <w:ilvl w:val="2"/>
          <w:numId w:val="1"/>
        </w:numPr>
        <w:tabs>
          <w:tab w:val="clear" w:pos="936"/>
          <w:tab w:val="num" w:pos="864"/>
        </w:tabs>
        <w:ind w:left="864"/>
      </w:pPr>
      <w:r>
        <w:t xml:space="preserve">This section describes Basic Mechanical Requirements required to provide for a complete installation of all mechanical systems for this project.  This section shall apply to all other Division 22 specification sections as well as all work shown on the drawings. </w:t>
      </w:r>
    </w:p>
    <w:p w:rsidR="00645AF8" w:rsidRDefault="00645AF8" w:rsidP="00645AF8">
      <w:pPr>
        <w:pStyle w:val="Heading3"/>
        <w:numPr>
          <w:ilvl w:val="2"/>
          <w:numId w:val="1"/>
        </w:numPr>
        <w:tabs>
          <w:tab w:val="clear" w:pos="936"/>
          <w:tab w:val="num" w:pos="864"/>
        </w:tabs>
        <w:ind w:left="864"/>
      </w:pPr>
      <w:r>
        <w:t xml:space="preserve">It is the intent of the Mechanical Division of the Specifications that all mechanical work specified herein </w:t>
      </w:r>
      <w:proofErr w:type="gramStart"/>
      <w:r>
        <w:t>be</w:t>
      </w:r>
      <w:proofErr w:type="gramEnd"/>
      <w:r>
        <w:t xml:space="preserve"> coordinated as required with the work of all other Divisions of the Specifications and Drawings so that all installations operate as designed.</w:t>
      </w:r>
    </w:p>
    <w:p w:rsidR="00645AF8" w:rsidRDefault="00645AF8" w:rsidP="00645AF8">
      <w:pPr>
        <w:pStyle w:val="Heading3"/>
        <w:numPr>
          <w:ilvl w:val="2"/>
          <w:numId w:val="1"/>
        </w:numPr>
        <w:tabs>
          <w:tab w:val="clear" w:pos="936"/>
          <w:tab w:val="num" w:pos="864"/>
        </w:tabs>
        <w:ind w:left="864"/>
      </w:pPr>
      <w:r>
        <w:t>All systems shall be completely assembled, tested, adjusted and demonstrated to be ready for operation to the satisfaction of the Owner’s representative.</w:t>
      </w:r>
    </w:p>
    <w:p w:rsidR="00645AF8" w:rsidRDefault="00645AF8" w:rsidP="00645AF8">
      <w:pPr>
        <w:pStyle w:val="Heading3"/>
        <w:numPr>
          <w:ilvl w:val="2"/>
          <w:numId w:val="1"/>
        </w:numPr>
        <w:tabs>
          <w:tab w:val="clear" w:pos="936"/>
          <w:tab w:val="num" w:pos="864"/>
        </w:tabs>
        <w:ind w:left="864"/>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645AF8" w:rsidRDefault="00645AF8" w:rsidP="00645AF8">
      <w:pPr>
        <w:pStyle w:val="Heading3"/>
        <w:numPr>
          <w:ilvl w:val="2"/>
          <w:numId w:val="1"/>
        </w:numPr>
        <w:tabs>
          <w:tab w:val="clear" w:pos="936"/>
          <w:tab w:val="num" w:pos="864"/>
        </w:tabs>
        <w:ind w:left="864"/>
      </w:pPr>
      <w:r>
        <w:t>Where the word “provide” is used, it shall mean “furnish and install” unless otherwise noted or specified.</w:t>
      </w:r>
    </w:p>
    <w:p w:rsidR="00645AF8" w:rsidRPr="000B42A3" w:rsidRDefault="00645AF8" w:rsidP="00645AF8">
      <w:pPr>
        <w:pStyle w:val="Heading3"/>
        <w:numPr>
          <w:ilvl w:val="2"/>
          <w:numId w:val="1"/>
        </w:numPr>
        <w:tabs>
          <w:tab w:val="clear" w:pos="936"/>
          <w:tab w:val="num" w:pos="864"/>
        </w:tabs>
        <w:ind w:left="864"/>
      </w:pPr>
      <w:r>
        <w:t>Note that the words “mechanical” and “plumbing” are used interchangeably throughout the Division 22 and 23 specification sections.</w:t>
      </w:r>
    </w:p>
    <w:p w:rsidR="00645AF8" w:rsidRDefault="00645AF8" w:rsidP="00645AF8">
      <w:pPr>
        <w:pStyle w:val="Heading2"/>
        <w:keepNext w:val="0"/>
        <w:widowControl w:val="0"/>
        <w:numPr>
          <w:ilvl w:val="1"/>
          <w:numId w:val="1"/>
        </w:numPr>
      </w:pPr>
      <w:r>
        <w:t>RELATED SECTIONS</w:t>
      </w:r>
    </w:p>
    <w:p w:rsidR="00645AF8" w:rsidRDefault="00645AF8" w:rsidP="00645AF8">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and all other sections of Division 22.  </w:t>
      </w:r>
    </w:p>
    <w:p w:rsidR="00645AF8" w:rsidRDefault="00645AF8" w:rsidP="00645AF8">
      <w:pPr>
        <w:pStyle w:val="Heading2"/>
        <w:keepNext w:val="0"/>
        <w:widowControl w:val="0"/>
        <w:numPr>
          <w:ilvl w:val="1"/>
          <w:numId w:val="1"/>
        </w:numPr>
      </w:pPr>
      <w:r>
        <w:t>DESCRIPTION OF WORK</w:t>
      </w:r>
    </w:p>
    <w:p w:rsidR="00645AF8" w:rsidRDefault="00645AF8" w:rsidP="00645AF8">
      <w:pPr>
        <w:pStyle w:val="Heading3"/>
        <w:keepNext w:val="0"/>
        <w:widowControl w:val="0"/>
        <w:numPr>
          <w:ilvl w:val="2"/>
          <w:numId w:val="1"/>
        </w:numPr>
        <w:tabs>
          <w:tab w:val="clear" w:pos="936"/>
          <w:tab w:val="num" w:pos="864"/>
        </w:tabs>
        <w:ind w:left="864"/>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645AF8" w:rsidRDefault="00645AF8" w:rsidP="00645AF8">
      <w:pPr>
        <w:pStyle w:val="Heading3"/>
        <w:keepNext w:val="0"/>
        <w:widowControl w:val="0"/>
        <w:numPr>
          <w:ilvl w:val="2"/>
          <w:numId w:val="1"/>
        </w:numPr>
        <w:tabs>
          <w:tab w:val="clear" w:pos="936"/>
          <w:tab w:val="num" w:pos="864"/>
        </w:tabs>
        <w:ind w:left="864"/>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645AF8" w:rsidRDefault="00645AF8" w:rsidP="00645AF8">
      <w:pPr>
        <w:pStyle w:val="Heading2"/>
        <w:keepNext w:val="0"/>
        <w:widowControl w:val="0"/>
        <w:numPr>
          <w:ilvl w:val="1"/>
          <w:numId w:val="1"/>
        </w:numPr>
      </w:pPr>
      <w:r>
        <w:t>PERMITS</w:t>
      </w:r>
    </w:p>
    <w:p w:rsidR="00645AF8" w:rsidRDefault="00645AF8" w:rsidP="00645AF8">
      <w:pPr>
        <w:pStyle w:val="Heading3"/>
        <w:keepNext w:val="0"/>
        <w:widowControl w:val="0"/>
        <w:numPr>
          <w:ilvl w:val="2"/>
          <w:numId w:val="1"/>
        </w:numPr>
        <w:tabs>
          <w:tab w:val="clear" w:pos="936"/>
          <w:tab w:val="num" w:pos="864"/>
        </w:tabs>
        <w:ind w:left="864"/>
      </w:pPr>
      <w:r>
        <w:t xml:space="preserve">All permits, fees, licenses, etc. required for this project shall be obtained by the Contractor.  </w:t>
      </w:r>
    </w:p>
    <w:p w:rsidR="00645AF8" w:rsidRDefault="00645AF8" w:rsidP="00645AF8">
      <w:pPr>
        <w:pStyle w:val="Heading2"/>
        <w:keepNext w:val="0"/>
        <w:widowControl w:val="0"/>
        <w:numPr>
          <w:ilvl w:val="1"/>
          <w:numId w:val="1"/>
        </w:numPr>
      </w:pPr>
      <w:r>
        <w:t>QUALITY ASSURANCE</w:t>
      </w:r>
    </w:p>
    <w:p w:rsidR="00645AF8" w:rsidRDefault="00645AF8" w:rsidP="00645AF8">
      <w:pPr>
        <w:pStyle w:val="Heading3"/>
        <w:keepNext w:val="0"/>
        <w:widowControl w:val="0"/>
        <w:numPr>
          <w:ilvl w:val="2"/>
          <w:numId w:val="1"/>
        </w:numPr>
        <w:tabs>
          <w:tab w:val="clear" w:pos="936"/>
          <w:tab w:val="num" w:pos="864"/>
        </w:tabs>
        <w:ind w:left="864"/>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 xml:space="preserve">Qualify welding processes and operators for structural steel according to AWS D1.1. </w:t>
      </w:r>
      <w:proofErr w:type="gramStart"/>
      <w:r>
        <w:t>"Structural Welding Code - Steel.</w:t>
      </w:r>
      <w:proofErr w:type="gramEnd"/>
    </w:p>
    <w:p w:rsidR="00645AF8" w:rsidRDefault="00645AF8" w:rsidP="00645AF8">
      <w:pPr>
        <w:pStyle w:val="Heading3"/>
        <w:keepNext w:val="0"/>
        <w:widowControl w:val="0"/>
        <w:numPr>
          <w:ilvl w:val="2"/>
          <w:numId w:val="1"/>
        </w:numPr>
        <w:tabs>
          <w:tab w:val="clear" w:pos="936"/>
          <w:tab w:val="num" w:pos="864"/>
        </w:tabs>
        <w:ind w:left="864"/>
      </w:pPr>
      <w:proofErr w:type="gramStart"/>
      <w:r>
        <w:t>Quality welding processes and operators for piping according to ASME "Boiler and Pressure Vessel Code," Section IX, "Welding and Brazing Qualifications."</w:t>
      </w:r>
      <w:proofErr w:type="gramEnd"/>
    </w:p>
    <w:p w:rsidR="00645AF8" w:rsidRDefault="00645AF8" w:rsidP="00645AF8">
      <w:pPr>
        <w:pStyle w:val="Heading3"/>
        <w:keepNext w:val="0"/>
        <w:widowControl w:val="0"/>
        <w:numPr>
          <w:ilvl w:val="2"/>
          <w:numId w:val="1"/>
        </w:numPr>
        <w:tabs>
          <w:tab w:val="clear" w:pos="936"/>
          <w:tab w:val="num" w:pos="864"/>
        </w:tabs>
        <w:ind w:left="864"/>
      </w:pPr>
      <w:r>
        <w:t>Comply with provisions of ASME B31 Series "Code for Pressure Piping”, including all addenda.</w:t>
      </w:r>
    </w:p>
    <w:p w:rsidR="00645AF8" w:rsidRDefault="00645AF8" w:rsidP="00645AF8">
      <w:pPr>
        <w:pStyle w:val="Heading3"/>
        <w:keepNext w:val="0"/>
        <w:widowControl w:val="0"/>
        <w:numPr>
          <w:ilvl w:val="2"/>
          <w:numId w:val="1"/>
        </w:numPr>
        <w:tabs>
          <w:tab w:val="clear" w:pos="936"/>
          <w:tab w:val="num" w:pos="864"/>
        </w:tabs>
        <w:ind w:left="864"/>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645AF8" w:rsidRDefault="00645AF8" w:rsidP="00645AF8">
      <w:pPr>
        <w:pStyle w:val="Heading3"/>
        <w:keepNext w:val="0"/>
        <w:widowControl w:val="0"/>
        <w:numPr>
          <w:ilvl w:val="2"/>
          <w:numId w:val="1"/>
        </w:numPr>
        <w:tabs>
          <w:tab w:val="clear" w:pos="936"/>
          <w:tab w:val="num" w:pos="864"/>
        </w:tabs>
        <w:ind w:left="864"/>
      </w:pPr>
      <w:r>
        <w:t>For all the refrigerant work/service required by this project, all refrigerant technicians shall be EPA/ASHRAE 34 certified for corresponding classification type I, II, III and/or IV.</w:t>
      </w:r>
    </w:p>
    <w:p w:rsidR="00645AF8" w:rsidRDefault="00645AF8" w:rsidP="00645AF8">
      <w:pPr>
        <w:pStyle w:val="Heading2"/>
        <w:keepNext w:val="0"/>
        <w:widowControl w:val="0"/>
        <w:numPr>
          <w:ilvl w:val="1"/>
          <w:numId w:val="1"/>
        </w:numPr>
      </w:pPr>
      <w:r>
        <w:t>REFERENCES</w:t>
      </w:r>
    </w:p>
    <w:p w:rsidR="00645AF8" w:rsidRDefault="00645AF8" w:rsidP="00645AF8">
      <w:pPr>
        <w:pStyle w:val="Heading3"/>
        <w:keepNext w:val="0"/>
        <w:widowControl w:val="0"/>
        <w:numPr>
          <w:ilvl w:val="2"/>
          <w:numId w:val="1"/>
        </w:numPr>
        <w:tabs>
          <w:tab w:val="clear" w:pos="936"/>
          <w:tab w:val="num" w:pos="864"/>
        </w:tabs>
        <w:ind w:left="864"/>
      </w:pPr>
      <w:r>
        <w:t>The design, manufacture, testing, and method of installation of all equipment and materials furnished under the requirements of this specification shall conform to the following as applicable:</w:t>
      </w:r>
    </w:p>
    <w:p w:rsidR="00645AF8" w:rsidRDefault="00645AF8" w:rsidP="00645AF8">
      <w:pPr>
        <w:pStyle w:val="Heading4"/>
        <w:keepNext w:val="0"/>
        <w:widowControl w:val="0"/>
        <w:numPr>
          <w:ilvl w:val="3"/>
          <w:numId w:val="1"/>
        </w:numPr>
      </w:pPr>
      <w:proofErr w:type="gramStart"/>
      <w:r>
        <w:t>Safety and Health Regulations for Construction.</w:t>
      </w:r>
      <w:proofErr w:type="gramEnd"/>
    </w:p>
    <w:p w:rsidR="00645AF8" w:rsidRDefault="00645AF8" w:rsidP="00645AF8">
      <w:pPr>
        <w:pStyle w:val="Heading4"/>
        <w:keepNext w:val="0"/>
        <w:widowControl w:val="0"/>
        <w:numPr>
          <w:ilvl w:val="3"/>
          <w:numId w:val="1"/>
        </w:numPr>
      </w:pPr>
      <w:proofErr w:type="gramStart"/>
      <w:r>
        <w:t>Occupational Safety and Health Standards, National Consensus Standards and Established Federal Standards.</w:t>
      </w:r>
      <w:proofErr w:type="gramEnd"/>
    </w:p>
    <w:p w:rsidR="00645AF8" w:rsidRDefault="00645AF8" w:rsidP="00645AF8">
      <w:pPr>
        <w:pStyle w:val="Heading4"/>
        <w:keepNext w:val="0"/>
        <w:widowControl w:val="0"/>
        <w:numPr>
          <w:ilvl w:val="3"/>
          <w:numId w:val="1"/>
        </w:numPr>
      </w:pPr>
      <w:proofErr w:type="gramStart"/>
      <w:r>
        <w:t>ABMA - American Boiler Manufacturers Association.</w:t>
      </w:r>
      <w:proofErr w:type="gramEnd"/>
    </w:p>
    <w:p w:rsidR="00645AF8" w:rsidRDefault="00645AF8" w:rsidP="00645AF8">
      <w:pPr>
        <w:pStyle w:val="Heading4"/>
        <w:keepNext w:val="0"/>
        <w:widowControl w:val="0"/>
        <w:numPr>
          <w:ilvl w:val="3"/>
          <w:numId w:val="1"/>
        </w:numPr>
      </w:pPr>
      <w:proofErr w:type="gramStart"/>
      <w:r>
        <w:t>ACCA - Air Conditioning Contractors of America.</w:t>
      </w:r>
      <w:proofErr w:type="gramEnd"/>
    </w:p>
    <w:p w:rsidR="00645AF8" w:rsidRDefault="00645AF8" w:rsidP="00645AF8">
      <w:pPr>
        <w:pStyle w:val="Heading4"/>
        <w:keepNext w:val="0"/>
        <w:widowControl w:val="0"/>
        <w:numPr>
          <w:ilvl w:val="3"/>
          <w:numId w:val="1"/>
        </w:numPr>
      </w:pPr>
      <w:proofErr w:type="gramStart"/>
      <w:r>
        <w:t>ACGIH - American Conference of Governmental Industrial Hygienists.</w:t>
      </w:r>
      <w:proofErr w:type="gramEnd"/>
    </w:p>
    <w:p w:rsidR="00645AF8" w:rsidRDefault="00645AF8" w:rsidP="00645AF8">
      <w:pPr>
        <w:pStyle w:val="Heading4"/>
        <w:keepNext w:val="0"/>
        <w:widowControl w:val="0"/>
        <w:numPr>
          <w:ilvl w:val="3"/>
          <w:numId w:val="1"/>
        </w:numPr>
      </w:pPr>
      <w:proofErr w:type="gramStart"/>
      <w:r>
        <w:t>ADC - Air Diffusion Council.</w:t>
      </w:r>
      <w:proofErr w:type="gramEnd"/>
    </w:p>
    <w:p w:rsidR="00645AF8" w:rsidRDefault="00645AF8" w:rsidP="00645AF8">
      <w:pPr>
        <w:pStyle w:val="Heading4"/>
        <w:keepNext w:val="0"/>
        <w:widowControl w:val="0"/>
        <w:numPr>
          <w:ilvl w:val="3"/>
          <w:numId w:val="1"/>
        </w:numPr>
      </w:pPr>
      <w:proofErr w:type="gramStart"/>
      <w:r>
        <w:t>AGA - American Gas Association.</w:t>
      </w:r>
      <w:proofErr w:type="gramEnd"/>
    </w:p>
    <w:p w:rsidR="00645AF8" w:rsidRDefault="00645AF8" w:rsidP="00645AF8">
      <w:pPr>
        <w:pStyle w:val="Heading4"/>
        <w:keepNext w:val="0"/>
        <w:widowControl w:val="0"/>
        <w:numPr>
          <w:ilvl w:val="3"/>
          <w:numId w:val="1"/>
        </w:numPr>
      </w:pPr>
      <w:proofErr w:type="gramStart"/>
      <w:r>
        <w:t>AIHA - American Industrial Hygiene Association.</w:t>
      </w:r>
      <w:proofErr w:type="gramEnd"/>
    </w:p>
    <w:p w:rsidR="00645AF8" w:rsidRDefault="00645AF8" w:rsidP="00645AF8">
      <w:pPr>
        <w:pStyle w:val="Heading4"/>
        <w:keepNext w:val="0"/>
        <w:widowControl w:val="0"/>
        <w:numPr>
          <w:ilvl w:val="3"/>
          <w:numId w:val="1"/>
        </w:numPr>
      </w:pPr>
      <w:proofErr w:type="gramStart"/>
      <w:r>
        <w:t>AMCA - Air Movement and Control Association.</w:t>
      </w:r>
      <w:proofErr w:type="gramEnd"/>
    </w:p>
    <w:p w:rsidR="00645AF8" w:rsidRDefault="00645AF8" w:rsidP="00645AF8">
      <w:pPr>
        <w:pStyle w:val="Heading4"/>
        <w:keepNext w:val="0"/>
        <w:widowControl w:val="0"/>
        <w:numPr>
          <w:ilvl w:val="3"/>
          <w:numId w:val="1"/>
        </w:numPr>
      </w:pPr>
      <w:r>
        <w:t>ANSI - American National Standards Institute.</w:t>
      </w:r>
    </w:p>
    <w:p w:rsidR="00645AF8" w:rsidRDefault="00645AF8" w:rsidP="00645AF8">
      <w:pPr>
        <w:pStyle w:val="Heading4"/>
        <w:keepNext w:val="0"/>
        <w:widowControl w:val="0"/>
        <w:numPr>
          <w:ilvl w:val="3"/>
          <w:numId w:val="1"/>
        </w:numPr>
      </w:pPr>
      <w:proofErr w:type="gramStart"/>
      <w:r>
        <w:t>ARI - Air-Conditioning and Refrigeration Institute.</w:t>
      </w:r>
      <w:proofErr w:type="gramEnd"/>
    </w:p>
    <w:p w:rsidR="00645AF8" w:rsidRDefault="00645AF8" w:rsidP="00645AF8">
      <w:pPr>
        <w:pStyle w:val="Heading4"/>
        <w:keepNext w:val="0"/>
        <w:widowControl w:val="0"/>
        <w:numPr>
          <w:ilvl w:val="3"/>
          <w:numId w:val="1"/>
        </w:numPr>
      </w:pPr>
      <w:proofErr w:type="gramStart"/>
      <w:r>
        <w:t>ASA - Acoustical Society of American.</w:t>
      </w:r>
      <w:proofErr w:type="gramEnd"/>
    </w:p>
    <w:p w:rsidR="00645AF8" w:rsidRDefault="00645AF8" w:rsidP="00645AF8">
      <w:pPr>
        <w:pStyle w:val="Heading4"/>
        <w:keepNext w:val="0"/>
        <w:widowControl w:val="0"/>
        <w:numPr>
          <w:ilvl w:val="3"/>
          <w:numId w:val="1"/>
        </w:numPr>
      </w:pPr>
      <w:proofErr w:type="gramStart"/>
      <w:r>
        <w:t>ASHRAE - American Society of Heating, Refrigerating, and Air-Conditioning Engineers.</w:t>
      </w:r>
      <w:proofErr w:type="gramEnd"/>
    </w:p>
    <w:p w:rsidR="00645AF8" w:rsidRDefault="00645AF8" w:rsidP="00645AF8">
      <w:pPr>
        <w:pStyle w:val="Heading4"/>
        <w:keepNext w:val="0"/>
        <w:widowControl w:val="0"/>
        <w:numPr>
          <w:ilvl w:val="3"/>
          <w:numId w:val="1"/>
        </w:numPr>
      </w:pPr>
      <w:proofErr w:type="gramStart"/>
      <w:r>
        <w:t>ASME - The American Society of Mechanical Engineers.</w:t>
      </w:r>
      <w:proofErr w:type="gramEnd"/>
    </w:p>
    <w:p w:rsidR="00645AF8" w:rsidRDefault="00645AF8" w:rsidP="00645AF8">
      <w:pPr>
        <w:pStyle w:val="Heading4"/>
        <w:keepNext w:val="0"/>
        <w:widowControl w:val="0"/>
        <w:numPr>
          <w:ilvl w:val="3"/>
          <w:numId w:val="1"/>
        </w:numPr>
      </w:pPr>
      <w:proofErr w:type="gramStart"/>
      <w:r>
        <w:t>ASTM - American Society of Testing and Materials.</w:t>
      </w:r>
      <w:proofErr w:type="gramEnd"/>
    </w:p>
    <w:p w:rsidR="00645AF8" w:rsidRPr="00B34925" w:rsidRDefault="00645AF8" w:rsidP="00645AF8">
      <w:pPr>
        <w:pStyle w:val="Heading4"/>
        <w:keepNext w:val="0"/>
        <w:widowControl w:val="0"/>
        <w:numPr>
          <w:ilvl w:val="3"/>
          <w:numId w:val="1"/>
        </w:numPr>
      </w:pPr>
      <w:proofErr w:type="gramStart"/>
      <w:r w:rsidRPr="00B34925">
        <w:t>BOCA – Building Officials and Code Administrators International.</w:t>
      </w:r>
      <w:proofErr w:type="gramEnd"/>
    </w:p>
    <w:p w:rsidR="00645AF8" w:rsidRPr="00B34925" w:rsidRDefault="00645AF8" w:rsidP="00645AF8">
      <w:pPr>
        <w:pStyle w:val="Heading4"/>
        <w:keepNext w:val="0"/>
        <w:widowControl w:val="0"/>
        <w:numPr>
          <w:ilvl w:val="3"/>
          <w:numId w:val="1"/>
        </w:numPr>
      </w:pPr>
      <w:r w:rsidRPr="00B34925">
        <w:t>CABO – Council of American Building Officials.</w:t>
      </w:r>
    </w:p>
    <w:p w:rsidR="00645AF8" w:rsidRPr="00B34925" w:rsidRDefault="00645AF8" w:rsidP="00645AF8">
      <w:pPr>
        <w:pStyle w:val="Heading4"/>
        <w:keepNext w:val="0"/>
        <w:widowControl w:val="0"/>
        <w:numPr>
          <w:ilvl w:val="3"/>
          <w:numId w:val="1"/>
        </w:numPr>
      </w:pPr>
      <w:proofErr w:type="gramStart"/>
      <w:r w:rsidRPr="00B34925">
        <w:t>CAGI - Compressed Air and Gas Institute.</w:t>
      </w:r>
      <w:proofErr w:type="gramEnd"/>
    </w:p>
    <w:p w:rsidR="00645AF8" w:rsidRPr="00B34925" w:rsidRDefault="00645AF8" w:rsidP="00645AF8">
      <w:pPr>
        <w:pStyle w:val="Heading4"/>
        <w:keepNext w:val="0"/>
        <w:widowControl w:val="0"/>
        <w:numPr>
          <w:ilvl w:val="3"/>
          <w:numId w:val="1"/>
        </w:numPr>
      </w:pPr>
      <w:proofErr w:type="gramStart"/>
      <w:r w:rsidRPr="00B34925">
        <w:t>CTI - Cooling Tower Institute.</w:t>
      </w:r>
      <w:proofErr w:type="gramEnd"/>
    </w:p>
    <w:p w:rsidR="00645AF8" w:rsidRPr="00B34925" w:rsidRDefault="00645AF8" w:rsidP="00645AF8">
      <w:pPr>
        <w:pStyle w:val="Heading4"/>
        <w:keepNext w:val="0"/>
        <w:widowControl w:val="0"/>
        <w:numPr>
          <w:ilvl w:val="3"/>
          <w:numId w:val="1"/>
        </w:numPr>
      </w:pPr>
      <w:proofErr w:type="gramStart"/>
      <w:r w:rsidRPr="00B34925">
        <w:t>EJMA - Expansion Joint Manufacturers Association.</w:t>
      </w:r>
      <w:proofErr w:type="gramEnd"/>
    </w:p>
    <w:p w:rsidR="00645AF8" w:rsidRPr="00B34925" w:rsidRDefault="00645AF8" w:rsidP="00645AF8">
      <w:pPr>
        <w:pStyle w:val="Heading4"/>
        <w:keepNext w:val="0"/>
        <w:widowControl w:val="0"/>
        <w:numPr>
          <w:ilvl w:val="3"/>
          <w:numId w:val="1"/>
        </w:numPr>
      </w:pPr>
      <w:proofErr w:type="gramStart"/>
      <w:r w:rsidRPr="00B34925">
        <w:t>ETL - Engineering Tests Laboratory.</w:t>
      </w:r>
      <w:proofErr w:type="gramEnd"/>
    </w:p>
    <w:p w:rsidR="00645AF8" w:rsidRPr="00B34925" w:rsidRDefault="00645AF8" w:rsidP="00645AF8">
      <w:pPr>
        <w:pStyle w:val="Heading4"/>
        <w:keepNext w:val="0"/>
        <w:widowControl w:val="0"/>
        <w:numPr>
          <w:ilvl w:val="3"/>
          <w:numId w:val="1"/>
        </w:numPr>
      </w:pPr>
      <w:r w:rsidRPr="00B34925">
        <w:t>HEI - Heat Exchange Institute.</w:t>
      </w:r>
    </w:p>
    <w:p w:rsidR="00645AF8" w:rsidRPr="00B34925" w:rsidRDefault="00645AF8" w:rsidP="00645AF8">
      <w:pPr>
        <w:pStyle w:val="Heading4"/>
        <w:keepNext w:val="0"/>
        <w:widowControl w:val="0"/>
        <w:numPr>
          <w:ilvl w:val="3"/>
          <w:numId w:val="1"/>
        </w:numPr>
      </w:pPr>
      <w:r w:rsidRPr="00B34925">
        <w:t>HI - Hydraulic Institute.</w:t>
      </w:r>
    </w:p>
    <w:p w:rsidR="00645AF8" w:rsidRPr="00B34925" w:rsidRDefault="00645AF8" w:rsidP="00645AF8">
      <w:pPr>
        <w:pStyle w:val="Heading4"/>
        <w:keepNext w:val="0"/>
        <w:widowControl w:val="0"/>
        <w:numPr>
          <w:ilvl w:val="3"/>
          <w:numId w:val="1"/>
        </w:numPr>
      </w:pPr>
      <w:r w:rsidRPr="00B34925">
        <w:t xml:space="preserve">HYD I - </w:t>
      </w:r>
      <w:proofErr w:type="spellStart"/>
      <w:r w:rsidRPr="00B34925">
        <w:t>Hydronics</w:t>
      </w:r>
      <w:proofErr w:type="spellEnd"/>
      <w:r w:rsidRPr="00B34925">
        <w:t xml:space="preserve"> Institute.</w:t>
      </w:r>
    </w:p>
    <w:p w:rsidR="00645AF8" w:rsidRPr="00B34925" w:rsidRDefault="00645AF8" w:rsidP="00645AF8">
      <w:pPr>
        <w:pStyle w:val="Heading4"/>
        <w:keepNext w:val="0"/>
        <w:widowControl w:val="0"/>
        <w:numPr>
          <w:ilvl w:val="3"/>
          <w:numId w:val="1"/>
        </w:numPr>
      </w:pPr>
      <w:proofErr w:type="gramStart"/>
      <w:r w:rsidRPr="00B34925">
        <w:lastRenderedPageBreak/>
        <w:t>IAPMO – International Association of Plumbing and Mechanical Officials.</w:t>
      </w:r>
      <w:proofErr w:type="gramEnd"/>
    </w:p>
    <w:p w:rsidR="00645AF8" w:rsidRDefault="00645AF8" w:rsidP="00645AF8">
      <w:pPr>
        <w:pStyle w:val="Heading4"/>
        <w:keepNext w:val="0"/>
        <w:widowControl w:val="0"/>
        <w:numPr>
          <w:ilvl w:val="3"/>
          <w:numId w:val="1"/>
        </w:numPr>
      </w:pPr>
      <w:proofErr w:type="gramStart"/>
      <w:r>
        <w:t>ICBO - International Conference of Building Officials.</w:t>
      </w:r>
      <w:proofErr w:type="gramEnd"/>
    </w:p>
    <w:p w:rsidR="00645AF8" w:rsidRPr="00265B4A" w:rsidRDefault="00645AF8" w:rsidP="00645AF8">
      <w:pPr>
        <w:pStyle w:val="Heading4"/>
        <w:numPr>
          <w:ilvl w:val="3"/>
          <w:numId w:val="1"/>
        </w:numPr>
      </w:pPr>
      <w:proofErr w:type="gramStart"/>
      <w:r>
        <w:t>ICC – International Code Council.</w:t>
      </w:r>
      <w:proofErr w:type="gramEnd"/>
    </w:p>
    <w:p w:rsidR="00645AF8" w:rsidRDefault="00645AF8" w:rsidP="00645AF8">
      <w:pPr>
        <w:pStyle w:val="Heading4"/>
        <w:keepNext w:val="0"/>
        <w:widowControl w:val="0"/>
        <w:numPr>
          <w:ilvl w:val="3"/>
          <w:numId w:val="1"/>
        </w:numPr>
      </w:pPr>
      <w:proofErr w:type="gramStart"/>
      <w:r>
        <w:t>NEBB - National Environmental Balancing Bureau.</w:t>
      </w:r>
      <w:proofErr w:type="gramEnd"/>
    </w:p>
    <w:p w:rsidR="00645AF8" w:rsidRDefault="00645AF8" w:rsidP="00645AF8">
      <w:pPr>
        <w:pStyle w:val="Heading4"/>
        <w:keepNext w:val="0"/>
        <w:widowControl w:val="0"/>
        <w:numPr>
          <w:ilvl w:val="3"/>
          <w:numId w:val="1"/>
        </w:numPr>
      </w:pPr>
      <w:proofErr w:type="gramStart"/>
      <w:r>
        <w:t>NEC - National Electrical Code.</w:t>
      </w:r>
      <w:proofErr w:type="gramEnd"/>
    </w:p>
    <w:p w:rsidR="00645AF8" w:rsidRDefault="00645AF8" w:rsidP="00645AF8">
      <w:pPr>
        <w:pStyle w:val="Heading4"/>
        <w:keepNext w:val="0"/>
        <w:widowControl w:val="0"/>
        <w:numPr>
          <w:ilvl w:val="3"/>
          <w:numId w:val="1"/>
        </w:numPr>
      </w:pPr>
      <w:proofErr w:type="gramStart"/>
      <w:r>
        <w:t>NEMA - National Electrical Manufacturers Association.</w:t>
      </w:r>
      <w:proofErr w:type="gramEnd"/>
    </w:p>
    <w:p w:rsidR="00645AF8" w:rsidRDefault="00645AF8" w:rsidP="00645AF8">
      <w:pPr>
        <w:pStyle w:val="Heading4"/>
        <w:keepNext w:val="0"/>
        <w:widowControl w:val="0"/>
        <w:numPr>
          <w:ilvl w:val="3"/>
          <w:numId w:val="1"/>
        </w:numPr>
      </w:pPr>
      <w:proofErr w:type="gramStart"/>
      <w:r>
        <w:t>NFPA - National Fire Protection Association.</w:t>
      </w:r>
      <w:proofErr w:type="gramEnd"/>
    </w:p>
    <w:p w:rsidR="00645AF8" w:rsidRDefault="00645AF8" w:rsidP="00645AF8">
      <w:pPr>
        <w:pStyle w:val="Heading4"/>
        <w:keepNext w:val="0"/>
        <w:widowControl w:val="0"/>
        <w:numPr>
          <w:ilvl w:val="3"/>
          <w:numId w:val="1"/>
        </w:numPr>
      </w:pPr>
      <w:proofErr w:type="gramStart"/>
      <w:r>
        <w:t>NSF - National Sanitation Foundation.</w:t>
      </w:r>
      <w:proofErr w:type="gramEnd"/>
    </w:p>
    <w:p w:rsidR="00645AF8" w:rsidRDefault="00645AF8" w:rsidP="00645AF8">
      <w:pPr>
        <w:pStyle w:val="Heading4"/>
        <w:keepNext w:val="0"/>
        <w:widowControl w:val="0"/>
        <w:numPr>
          <w:ilvl w:val="3"/>
          <w:numId w:val="1"/>
        </w:numPr>
      </w:pPr>
      <w:r>
        <w:t>SAE - Society of Automatic Engineers.</w:t>
      </w:r>
    </w:p>
    <w:p w:rsidR="00645AF8" w:rsidRDefault="00645AF8" w:rsidP="00645AF8">
      <w:pPr>
        <w:pStyle w:val="Heading4"/>
        <w:keepNext w:val="0"/>
        <w:widowControl w:val="0"/>
        <w:numPr>
          <w:ilvl w:val="3"/>
          <w:numId w:val="1"/>
        </w:numPr>
      </w:pPr>
      <w:proofErr w:type="gramStart"/>
      <w:r>
        <w:t>SMACNA - Sheet Metal and Air Conditioning Contractors' National Association.</w:t>
      </w:r>
      <w:proofErr w:type="gramEnd"/>
    </w:p>
    <w:p w:rsidR="00645AF8" w:rsidRDefault="00645AF8" w:rsidP="00645AF8">
      <w:pPr>
        <w:pStyle w:val="Heading4"/>
        <w:keepNext w:val="0"/>
        <w:widowControl w:val="0"/>
        <w:numPr>
          <w:ilvl w:val="3"/>
          <w:numId w:val="1"/>
        </w:numPr>
      </w:pPr>
      <w:proofErr w:type="gramStart"/>
      <w:r>
        <w:t>TEMA - Tubular Exchanger Manufacturers Association.</w:t>
      </w:r>
      <w:proofErr w:type="gramEnd"/>
    </w:p>
    <w:p w:rsidR="00645AF8" w:rsidRDefault="00645AF8" w:rsidP="00645AF8">
      <w:pPr>
        <w:pStyle w:val="Heading4"/>
        <w:keepNext w:val="0"/>
        <w:widowControl w:val="0"/>
        <w:numPr>
          <w:ilvl w:val="3"/>
          <w:numId w:val="1"/>
        </w:numPr>
      </w:pPr>
      <w:r>
        <w:t>UL - Underwriters Laboratories, Inc.</w:t>
      </w:r>
    </w:p>
    <w:p w:rsidR="00645AF8" w:rsidRDefault="00645AF8" w:rsidP="00645AF8">
      <w:pPr>
        <w:pStyle w:val="Heading4"/>
        <w:numPr>
          <w:ilvl w:val="3"/>
          <w:numId w:val="1"/>
        </w:numPr>
      </w:pPr>
      <w:proofErr w:type="gramStart"/>
      <w:r>
        <w:t>International Plumbing Code.</w:t>
      </w:r>
      <w:proofErr w:type="gramEnd"/>
    </w:p>
    <w:p w:rsidR="00645AF8" w:rsidRPr="00DB2342" w:rsidRDefault="00645AF8" w:rsidP="00645AF8">
      <w:pPr>
        <w:pStyle w:val="Heading4"/>
        <w:numPr>
          <w:ilvl w:val="3"/>
          <w:numId w:val="1"/>
        </w:numPr>
      </w:pPr>
      <w:proofErr w:type="gramStart"/>
      <w:r>
        <w:t>International Mechanical Code.</w:t>
      </w:r>
      <w:proofErr w:type="gramEnd"/>
    </w:p>
    <w:p w:rsidR="00645AF8" w:rsidRDefault="00645AF8" w:rsidP="00645AF8">
      <w:pPr>
        <w:pStyle w:val="Heading4"/>
        <w:keepNext w:val="0"/>
        <w:widowControl w:val="0"/>
        <w:numPr>
          <w:ilvl w:val="3"/>
          <w:numId w:val="1"/>
        </w:numPr>
      </w:pPr>
      <w:proofErr w:type="gramStart"/>
      <w:r>
        <w:t>Other governing, state, and local codes that apply.</w:t>
      </w:r>
      <w:proofErr w:type="gramEnd"/>
    </w:p>
    <w:p w:rsidR="00645AF8" w:rsidRDefault="00645AF8" w:rsidP="00645AF8">
      <w:pPr>
        <w:pStyle w:val="Heading2"/>
        <w:keepNext w:val="0"/>
        <w:widowControl w:val="0"/>
        <w:numPr>
          <w:ilvl w:val="1"/>
          <w:numId w:val="1"/>
        </w:numPr>
      </w:pPr>
      <w:r>
        <w:t>SUBMITTALS</w:t>
      </w:r>
    </w:p>
    <w:p w:rsidR="00645AF8" w:rsidRDefault="00645AF8" w:rsidP="00645AF8">
      <w:pPr>
        <w:pStyle w:val="Heading3"/>
        <w:keepNext w:val="0"/>
        <w:widowControl w:val="0"/>
        <w:numPr>
          <w:ilvl w:val="2"/>
          <w:numId w:val="1"/>
        </w:numPr>
        <w:tabs>
          <w:tab w:val="clear" w:pos="936"/>
          <w:tab w:val="num" w:pos="864"/>
        </w:tabs>
        <w:ind w:left="864"/>
      </w:pPr>
      <w:r>
        <w:t>General:  Follow the procedures specified in Division 1 Sections "General Conditions" and “Special Conditions”.</w:t>
      </w:r>
    </w:p>
    <w:p w:rsidR="00645AF8" w:rsidRDefault="00645AF8" w:rsidP="00645AF8">
      <w:pPr>
        <w:pStyle w:val="Heading3"/>
        <w:keepNext w:val="0"/>
        <w:widowControl w:val="0"/>
        <w:numPr>
          <w:ilvl w:val="2"/>
          <w:numId w:val="1"/>
        </w:numPr>
        <w:tabs>
          <w:tab w:val="clear" w:pos="936"/>
          <w:tab w:val="num" w:pos="864"/>
        </w:tabs>
        <w:ind w:left="864"/>
      </w:pPr>
      <w:r>
        <w:t>Shop drawings shall include the minimum following information as applies.  Additional specific information required is outlined in other Mechanical Sections.</w:t>
      </w:r>
    </w:p>
    <w:p w:rsidR="00645AF8" w:rsidRDefault="00645AF8" w:rsidP="00645AF8">
      <w:pPr>
        <w:pStyle w:val="Heading4"/>
        <w:keepNext w:val="0"/>
        <w:widowControl w:val="0"/>
        <w:numPr>
          <w:ilvl w:val="3"/>
          <w:numId w:val="1"/>
        </w:numPr>
      </w:pPr>
      <w:r>
        <w:t xml:space="preserve">Certified performance and data with system operating conditions indicated.  All coil, fan, and pump performance data shall be computer generated.  </w:t>
      </w:r>
    </w:p>
    <w:p w:rsidR="00645AF8" w:rsidRDefault="00645AF8" w:rsidP="00645AF8">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645AF8" w:rsidRDefault="00645AF8" w:rsidP="00645AF8">
      <w:pPr>
        <w:pStyle w:val="Heading4"/>
        <w:keepNext w:val="0"/>
        <w:widowControl w:val="0"/>
        <w:numPr>
          <w:ilvl w:val="3"/>
          <w:numId w:val="1"/>
        </w:numPr>
      </w:pPr>
      <w:r>
        <w:t>Shop Drawings:  Submit manufacturer's assembly-type shop drawings indicating dimensions, weight loading, required clearances, and methods of assembly of components.</w:t>
      </w:r>
    </w:p>
    <w:p w:rsidR="00645AF8" w:rsidRDefault="00645AF8" w:rsidP="00645AF8">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645AF8" w:rsidRDefault="00645AF8" w:rsidP="00645AF8">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645AF8" w:rsidRDefault="00645AF8" w:rsidP="00645AF8">
      <w:pPr>
        <w:pStyle w:val="Heading3"/>
        <w:keepNext w:val="0"/>
        <w:widowControl w:val="0"/>
        <w:numPr>
          <w:ilvl w:val="2"/>
          <w:numId w:val="1"/>
        </w:numPr>
        <w:tabs>
          <w:tab w:val="clear" w:pos="936"/>
          <w:tab w:val="num" w:pos="864"/>
        </w:tabs>
        <w:ind w:left="864"/>
      </w:pPr>
      <w:r>
        <w:t>Provide separate shop drawing submittals for the following items:</w:t>
      </w:r>
    </w:p>
    <w:p w:rsidR="00645AF8" w:rsidRDefault="00645AF8" w:rsidP="00645AF8">
      <w:pPr>
        <w:pStyle w:val="Heading4"/>
        <w:keepNext w:val="0"/>
        <w:widowControl w:val="0"/>
        <w:numPr>
          <w:ilvl w:val="3"/>
          <w:numId w:val="1"/>
        </w:numPr>
        <w:tabs>
          <w:tab w:val="left" w:pos="3240"/>
          <w:tab w:val="left" w:pos="3420"/>
          <w:tab w:val="left" w:pos="3780"/>
        </w:tabs>
      </w:pPr>
      <w:r>
        <w:t>Section 22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permits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Plumbing licenses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EPA/ASHRAE 34 refrigeration certification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Welding certificates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lastRenderedPageBreak/>
              <w:t>Warranties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As-built documents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pressure test logs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Operation and maintenance manuals (electronic copies integrated into EMCS)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Close-out / walk-through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Training seminar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Flow 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Calibrated balance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 gauges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Thermometers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Pressure/temperature test plugs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supports, anchors, sleeves,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curbs, supports,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Mechanical seals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Roof curbs and supports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Fire sealants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identification materials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lastRenderedPageBreak/>
              <w:t>Valve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0"/>
          <w:numId w:val="0"/>
        </w:numPr>
        <w:tabs>
          <w:tab w:val="left" w:pos="3420"/>
          <w:tab w:val="left" w:pos="3780"/>
        </w:tabs>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numPr>
          <w:ilvl w:val="3"/>
          <w:numId w:val="1"/>
        </w:numPr>
      </w:pPr>
      <w:r>
        <w:t>Section 22 10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 for laboratory waste and vent piping</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 xml:space="preserve">Plumbing valve </w:t>
            </w:r>
            <w:r w:rsidRPr="00E56DCE">
              <w:t>material and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Domestic water sample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11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roofErr w:type="gramStart"/>
            <w:r>
              <w:t>Plumbing specialties, cleanouts, plumbing fixture carriers, etc.</w:t>
            </w:r>
            <w:proofErr w:type="gramEnd"/>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Backflow preventers and backflow preventer tests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30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roofErr w:type="gramStart"/>
            <w:r w:rsidRPr="00E56DCE">
              <w:t>All  scheduled</w:t>
            </w:r>
            <w:proofErr w:type="gramEnd"/>
            <w:r>
              <w:t xml:space="preserve"> plumbing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40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fixtures and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lastRenderedPageBreak/>
        <w:t>Section 22 67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67 01:</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system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commissioning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2"/>
        <w:keepNext w:val="0"/>
        <w:widowControl w:val="0"/>
        <w:numPr>
          <w:ilvl w:val="1"/>
          <w:numId w:val="1"/>
        </w:numPr>
        <w:tabs>
          <w:tab w:val="left" w:pos="4176"/>
        </w:tabs>
      </w:pPr>
      <w:r>
        <w:t>SUBSTITUTES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proposals shall be based on providing and installing the materials or items of equipment which are hereinafter specified.  </w:t>
      </w:r>
    </w:p>
    <w:p w:rsidR="00645AF8" w:rsidRDefault="00645AF8" w:rsidP="00645AF8">
      <w:pPr>
        <w:pStyle w:val="Heading3"/>
        <w:keepNext w:val="0"/>
        <w:widowControl w:val="0"/>
        <w:numPr>
          <w:ilvl w:val="2"/>
          <w:numId w:val="1"/>
        </w:numPr>
        <w:tabs>
          <w:tab w:val="clear" w:pos="936"/>
          <w:tab w:val="num" w:pos="864"/>
          <w:tab w:val="left" w:pos="4176"/>
        </w:tabs>
        <w:ind w:left="864"/>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terms "or equivalent" is used, the Contractor may substitute alternate equipment, materials, etc. subject to review by the Architect/Engineer and the Owner’s representative during the submittal phase of the project.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"no equivalent" is used, the Contractor must provide the specified or scheduled equipment, materials, etc.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Final determination regarding substitutions shall be by the Architect/Engineer.  </w:t>
      </w:r>
    </w:p>
    <w:p w:rsidR="00645AF8" w:rsidRDefault="00645AF8" w:rsidP="00645AF8">
      <w:pPr>
        <w:pStyle w:val="Heading2"/>
        <w:keepNext w:val="0"/>
        <w:widowControl w:val="0"/>
        <w:numPr>
          <w:ilvl w:val="1"/>
          <w:numId w:val="1"/>
        </w:numPr>
        <w:tabs>
          <w:tab w:val="left" w:pos="4176"/>
        </w:tabs>
      </w:pPr>
      <w:r>
        <w:t>WARRANTY</w:t>
      </w:r>
    </w:p>
    <w:p w:rsidR="00645AF8" w:rsidRDefault="00645AF8" w:rsidP="00645AF8">
      <w:pPr>
        <w:pStyle w:val="Heading3"/>
        <w:numPr>
          <w:ilvl w:val="2"/>
          <w:numId w:val="1"/>
        </w:numPr>
        <w:tabs>
          <w:tab w:val="clear" w:pos="936"/>
          <w:tab w:val="num" w:pos="864"/>
        </w:tabs>
        <w:ind w:left="864"/>
      </w:pPr>
      <w:r>
        <w:lastRenderedPageBreak/>
        <w:t xml:space="preserve">Refer to the General Conditions section of this Specification for general warranty requirements and information.  Additional warranty requirements are specified in subsequent Mechanical Sections.  </w:t>
      </w:r>
    </w:p>
    <w:p w:rsidR="00645AF8" w:rsidRDefault="00645AF8" w:rsidP="00645AF8">
      <w:pPr>
        <w:pStyle w:val="Heading2"/>
        <w:keepNext w:val="0"/>
        <w:widowControl w:val="0"/>
        <w:numPr>
          <w:ilvl w:val="1"/>
          <w:numId w:val="1"/>
        </w:numPr>
        <w:tabs>
          <w:tab w:val="left" w:pos="4176"/>
        </w:tabs>
      </w:pPr>
      <w:r>
        <w:t>CLOSE OUT AND OPERATION INSTRUCTIONS</w:t>
      </w:r>
    </w:p>
    <w:p w:rsidR="00645AF8" w:rsidRPr="009641C4" w:rsidRDefault="00645AF8" w:rsidP="00645AF8">
      <w:pPr>
        <w:pStyle w:val="Heading3"/>
        <w:keepNext w:val="0"/>
        <w:widowControl w:val="0"/>
        <w:numPr>
          <w:ilvl w:val="2"/>
          <w:numId w:val="1"/>
        </w:numPr>
        <w:tabs>
          <w:tab w:val="clear" w:pos="936"/>
          <w:tab w:val="num" w:pos="864"/>
          <w:tab w:val="left" w:pos="4176"/>
        </w:tabs>
        <w:ind w:left="864"/>
      </w:pPr>
      <w:r w:rsidRPr="009641C4">
        <w:t>Operate each system and item of equipment in a test run of appropriate duration, but no less than 7 days, to demonstrate sustained, satisfactory performance.  Adjust and correct operations as required for proper performance.</w:t>
      </w:r>
    </w:p>
    <w:p w:rsidR="00645AF8" w:rsidRDefault="00645AF8" w:rsidP="00645AF8">
      <w:pPr>
        <w:pStyle w:val="Heading3"/>
        <w:keepNext w:val="0"/>
        <w:numPr>
          <w:ilvl w:val="2"/>
          <w:numId w:val="1"/>
        </w:numPr>
        <w:tabs>
          <w:tab w:val="clear" w:pos="936"/>
          <w:tab w:val="num" w:pos="864"/>
        </w:tabs>
        <w:ind w:left="864"/>
      </w:pPr>
      <w:r>
        <w:t>Any system placed in temporary operation for testing or for the convenience of the Contractor during construction shall be properly maintained and operated by the Contractor.</w:t>
      </w:r>
    </w:p>
    <w:p w:rsidR="00645AF8" w:rsidRDefault="00645AF8" w:rsidP="00645AF8">
      <w:pPr>
        <w:pStyle w:val="Heading3"/>
        <w:keepNext w:val="0"/>
        <w:numPr>
          <w:ilvl w:val="2"/>
          <w:numId w:val="1"/>
        </w:numPr>
        <w:tabs>
          <w:tab w:val="clear" w:pos="936"/>
          <w:tab w:val="num" w:pos="864"/>
        </w:tabs>
        <w:ind w:left="864"/>
      </w:pPr>
      <w:r>
        <w:t>All systems shall be protected against freezing, flooding, corrosion or other forms of damage prior to acceptance by the Owner.</w:t>
      </w:r>
    </w:p>
    <w:p w:rsidR="00645AF8" w:rsidRDefault="00645AF8" w:rsidP="00645AF8">
      <w:pPr>
        <w:pStyle w:val="Heading3"/>
        <w:keepNext w:val="0"/>
        <w:numPr>
          <w:ilvl w:val="2"/>
          <w:numId w:val="1"/>
        </w:numPr>
        <w:tabs>
          <w:tab w:val="clear" w:pos="936"/>
          <w:tab w:val="num" w:pos="864"/>
        </w:tabs>
        <w:ind w:left="864"/>
      </w:pPr>
      <w:r>
        <w:t>Material or equipment damaged, shown to be defective or not in accordance with the Specifications shall be repaired or replaced to the satisfaction of the Owner’s representative.</w:t>
      </w:r>
    </w:p>
    <w:p w:rsidR="00645AF8" w:rsidRDefault="00645AF8" w:rsidP="00645AF8">
      <w:pPr>
        <w:pStyle w:val="Heading3"/>
        <w:keepNext w:val="0"/>
        <w:numPr>
          <w:ilvl w:val="2"/>
          <w:numId w:val="1"/>
        </w:numPr>
        <w:tabs>
          <w:tab w:val="clear" w:pos="936"/>
          <w:tab w:val="num" w:pos="864"/>
        </w:tabs>
        <w:ind w:left="864"/>
      </w:pPr>
      <w:r>
        <w:t>All tests shall be made after notification to and in the presence of the Owner’s representative.</w:t>
      </w:r>
    </w:p>
    <w:p w:rsidR="00645AF8" w:rsidRDefault="00645AF8" w:rsidP="00645AF8">
      <w:pPr>
        <w:pStyle w:val="Heading3"/>
        <w:keepNext w:val="0"/>
        <w:numPr>
          <w:ilvl w:val="2"/>
          <w:numId w:val="1"/>
        </w:numPr>
        <w:tabs>
          <w:tab w:val="clear" w:pos="936"/>
          <w:tab w:val="num" w:pos="864"/>
        </w:tabs>
        <w:ind w:left="864"/>
      </w:pPr>
      <w:r>
        <w:t>Before starting up any system, each piece of equipment comprising any part of the system shall be checked for proper lubrication and any other condition which may cause damage to the equipment or endanger personnel.</w:t>
      </w:r>
    </w:p>
    <w:p w:rsidR="00645AF8" w:rsidRPr="00D044DB" w:rsidRDefault="00645AF8" w:rsidP="00645AF8">
      <w:pPr>
        <w:pStyle w:val="Heading3"/>
        <w:keepNext w:val="0"/>
        <w:numPr>
          <w:ilvl w:val="2"/>
          <w:numId w:val="1"/>
        </w:numPr>
        <w:tabs>
          <w:tab w:val="clear" w:pos="936"/>
          <w:tab w:val="num" w:pos="864"/>
        </w:tabs>
        <w:ind w:left="864"/>
      </w:pPr>
      <w:r>
        <w:t xml:space="preserve">After systems have been demonstrated to be satisfactory for 7 consecutive days and ready for permanent operation, all permanent pipe line strainers shall be cleaned, valve and </w:t>
      </w:r>
      <w:proofErr w:type="spellStart"/>
      <w:r>
        <w:t>packings</w:t>
      </w:r>
      <w:proofErr w:type="spellEnd"/>
      <w:r>
        <w:t xml:space="preserve"> properly adjusted, lubrication checked and replenished if required.  Temporary piping, etc. shall be removed and openings restored in a permanent manner acceptable to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Conduct a walk-through instruction seminar for the Owner's personnel pertaining to the continued operation and maintenance of mechanical equipment and systems.  Explain the identification system, maintenance requirements, </w:t>
      </w:r>
      <w:proofErr w:type="gramStart"/>
      <w:r>
        <w:t>operational</w:t>
      </w:r>
      <w:proofErr w:type="gramEnd"/>
      <w:r>
        <w:t xml:space="preserve">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At the time of substantial project completion, turn over the prime responsibility for operation of the plumbing equipment and systems to the Owner's operating personnel.  Until the time of final acceptance, provide full time operating personnel, who are completely familiar with the work, to consult with and continue training the Owner's personnel.</w:t>
      </w:r>
    </w:p>
    <w:p w:rsidR="00645AF8" w:rsidRPr="00193E5A" w:rsidRDefault="00645AF8" w:rsidP="00B34925">
      <w:pPr>
        <w:pStyle w:val="Heading3"/>
      </w:pPr>
      <w:r>
        <w:t>If any systems are operated prior to substantial completion, the contractor shall perform all necessary preventative maintenance according to all manufacturer recommendations.</w:t>
      </w:r>
    </w:p>
    <w:p w:rsidR="00645AF8" w:rsidRDefault="00645AF8" w:rsidP="00645AF8">
      <w:pPr>
        <w:pStyle w:val="Heading2"/>
        <w:keepNext w:val="0"/>
        <w:widowControl w:val="0"/>
        <w:numPr>
          <w:ilvl w:val="1"/>
          <w:numId w:val="1"/>
        </w:numPr>
        <w:tabs>
          <w:tab w:val="left" w:pos="4176"/>
        </w:tabs>
      </w:pPr>
      <w:r>
        <w:t>AS-BUILT DOCUMENTS</w:t>
      </w:r>
    </w:p>
    <w:p w:rsidR="00645AF8" w:rsidRDefault="00645AF8" w:rsidP="00645AF8">
      <w:pPr>
        <w:pStyle w:val="Heading3"/>
        <w:keepNext w:val="0"/>
        <w:widowControl w:val="0"/>
        <w:numPr>
          <w:ilvl w:val="2"/>
          <w:numId w:val="1"/>
        </w:numPr>
        <w:tabs>
          <w:tab w:val="clear" w:pos="936"/>
          <w:tab w:val="num" w:pos="864"/>
          <w:tab w:val="left" w:pos="4176"/>
        </w:tabs>
        <w:ind w:left="864"/>
      </w:pPr>
      <w:r>
        <w:t>Prepare as-built documents in accordance with the requirements in Division 1 Section "PROJECT CLOSEOUT." In addition to the requirements specified in above, indicate the following installed conditions:</w:t>
      </w:r>
    </w:p>
    <w:p w:rsidR="00645AF8" w:rsidRDefault="00645AF8" w:rsidP="00645AF8">
      <w:pPr>
        <w:pStyle w:val="Heading4"/>
        <w:keepNext w:val="0"/>
        <w:widowControl w:val="0"/>
        <w:numPr>
          <w:ilvl w:val="3"/>
          <w:numId w:val="1"/>
        </w:numPr>
        <w:tabs>
          <w:tab w:val="left" w:pos="4176"/>
        </w:tabs>
      </w:pPr>
      <w:r>
        <w:t xml:space="preserve">The Plumbing Contractor shall provide the Owner with as-built drawings for ductwork mains and branches, size and location, for both exterior and interior; locations of dampers and other control devices; filters, boxes, and terminal units and indicate all devices requiring periodic </w:t>
      </w:r>
      <w:r>
        <w:lastRenderedPageBreak/>
        <w:t>maintenance or repair, such as control power transformers, LACS panels/routers, field controllers, duct static pressure sensors, piping pressure sensors, etc.</w:t>
      </w:r>
    </w:p>
    <w:p w:rsidR="00645AF8" w:rsidRDefault="00645AF8" w:rsidP="00645AF8">
      <w:pPr>
        <w:pStyle w:val="Heading4"/>
        <w:keepNext w:val="0"/>
        <w:widowControl w:val="0"/>
        <w:numPr>
          <w:ilvl w:val="3"/>
          <w:numId w:val="1"/>
        </w:numPr>
        <w:tabs>
          <w:tab w:val="left" w:pos="4176"/>
        </w:tabs>
      </w:pPr>
      <w:proofErr w:type="gramStart"/>
      <w:r>
        <w:t>All plumbing systems as described in the Specifications and/or shown on the drawings.</w:t>
      </w:r>
      <w:proofErr w:type="gramEnd"/>
    </w:p>
    <w:p w:rsidR="00645AF8" w:rsidRDefault="00645AF8" w:rsidP="00645AF8">
      <w:pPr>
        <w:pStyle w:val="Heading4"/>
        <w:keepNext w:val="0"/>
        <w:widowControl w:val="0"/>
        <w:numPr>
          <w:ilvl w:val="3"/>
          <w:numId w:val="1"/>
        </w:numPr>
        <w:tabs>
          <w:tab w:val="left" w:pos="4176"/>
        </w:tabs>
      </w:pPr>
      <w:r>
        <w:t xml:space="preserve">Mains and branches of piping systems, with valves and control devices located and numbered, concealed unions located, and with items requiring maintenance located (i.e., traps, strainers, expansion compensators, tanks, etc.).  </w:t>
      </w:r>
      <w:proofErr w:type="gramStart"/>
      <w:r>
        <w:t>Valve location diagrams, complete with valve tag chart.</w:t>
      </w:r>
      <w:proofErr w:type="gramEnd"/>
      <w:r>
        <w:t xml:space="preserve">  Refer to Division 22 </w:t>
      </w:r>
      <w:proofErr w:type="gramStart"/>
      <w:r>
        <w:t>Section</w:t>
      </w:r>
      <w:proofErr w:type="gramEnd"/>
      <w:r>
        <w:t xml:space="preserve"> "Plumbing Identification." Indicate actual inverts and horizontal locations of underground piping.</w:t>
      </w:r>
    </w:p>
    <w:p w:rsidR="00645AF8" w:rsidRDefault="00645AF8" w:rsidP="00645AF8">
      <w:pPr>
        <w:pStyle w:val="Heading4"/>
        <w:keepNext w:val="0"/>
        <w:widowControl w:val="0"/>
        <w:numPr>
          <w:ilvl w:val="3"/>
          <w:numId w:val="1"/>
        </w:numPr>
        <w:tabs>
          <w:tab w:val="left" w:pos="4176"/>
        </w:tabs>
      </w:pPr>
      <w:proofErr w:type="gramStart"/>
      <w:r>
        <w:t>Equipment/material locations (exposed and concealed), dimensioned from prominent building lines.</w:t>
      </w:r>
      <w:proofErr w:type="gramEnd"/>
    </w:p>
    <w:p w:rsidR="00645AF8" w:rsidRDefault="00645AF8" w:rsidP="00645AF8">
      <w:pPr>
        <w:pStyle w:val="Heading2"/>
        <w:keepNext w:val="0"/>
        <w:widowControl w:val="0"/>
        <w:numPr>
          <w:ilvl w:val="1"/>
          <w:numId w:val="1"/>
        </w:numPr>
        <w:tabs>
          <w:tab w:val="left" w:pos="4176"/>
        </w:tabs>
      </w:pPr>
      <w:r>
        <w:t>MAINTENANCE MANUALS</w:t>
      </w:r>
    </w:p>
    <w:p w:rsidR="00645AF8" w:rsidRDefault="00645AF8" w:rsidP="00645AF8">
      <w:pPr>
        <w:pStyle w:val="Heading3"/>
        <w:keepNext w:val="0"/>
        <w:widowControl w:val="0"/>
        <w:numPr>
          <w:ilvl w:val="2"/>
          <w:numId w:val="1"/>
        </w:numPr>
        <w:tabs>
          <w:tab w:val="clear" w:pos="936"/>
          <w:tab w:val="num" w:pos="864"/>
          <w:tab w:val="left" w:pos="4176"/>
        </w:tabs>
        <w:ind w:left="864"/>
      </w:pPr>
      <w:r>
        <w:t>Prepare maintenance manuals in accordance with Division 1 Section "PROJECT CLOSEOUT." In addition to the requirements specified in Division 1, include the following information for equipment items:</w:t>
      </w:r>
    </w:p>
    <w:p w:rsidR="00645AF8" w:rsidRDefault="00645AF8" w:rsidP="00645AF8">
      <w:pPr>
        <w:pStyle w:val="Heading4"/>
        <w:keepNext w:val="0"/>
        <w:widowControl w:val="0"/>
        <w:numPr>
          <w:ilvl w:val="3"/>
          <w:numId w:val="1"/>
        </w:numPr>
        <w:tabs>
          <w:tab w:val="left" w:pos="4176"/>
        </w:tabs>
      </w:pPr>
      <w:proofErr w:type="gramStart"/>
      <w:r>
        <w:t>Description of function, normal operating characteristics and limitations, performance curves, engineering data and tests, and complete nomenclature and commercial numbers of replacement parts.</w:t>
      </w:r>
      <w:proofErr w:type="gramEnd"/>
    </w:p>
    <w:p w:rsidR="00645AF8" w:rsidRDefault="00645AF8" w:rsidP="00645AF8">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645AF8" w:rsidRDefault="00645AF8" w:rsidP="00645AF8">
      <w:pPr>
        <w:pStyle w:val="Heading4"/>
        <w:keepNext w:val="0"/>
        <w:widowControl w:val="0"/>
        <w:numPr>
          <w:ilvl w:val="3"/>
          <w:numId w:val="1"/>
        </w:numPr>
        <w:tabs>
          <w:tab w:val="left" w:pos="4176"/>
        </w:tabs>
      </w:pPr>
      <w:proofErr w:type="gramStart"/>
      <w:r>
        <w:t>Maintenance procedures for routine preventative maintenance and troubleshooting; disassembly, repair, and reassembly; aligning and adjusting instructions.</w:t>
      </w:r>
      <w:proofErr w:type="gramEnd"/>
    </w:p>
    <w:p w:rsidR="00645AF8" w:rsidRDefault="00645AF8" w:rsidP="00645AF8">
      <w:pPr>
        <w:pStyle w:val="Heading4"/>
        <w:keepNext w:val="0"/>
        <w:widowControl w:val="0"/>
        <w:numPr>
          <w:ilvl w:val="3"/>
          <w:numId w:val="1"/>
        </w:numPr>
        <w:tabs>
          <w:tab w:val="left" w:pos="4176"/>
        </w:tabs>
      </w:pPr>
      <w:proofErr w:type="gramStart"/>
      <w:r>
        <w:t>Servicing instructions and lubrication charts and schedules.</w:t>
      </w:r>
      <w:proofErr w:type="gramEnd"/>
    </w:p>
    <w:p w:rsidR="00645AF8" w:rsidRDefault="00645AF8" w:rsidP="00645AF8">
      <w:pPr>
        <w:pStyle w:val="Heading1"/>
        <w:keepNext w:val="0"/>
        <w:widowControl w:val="0"/>
        <w:numPr>
          <w:ilvl w:val="0"/>
          <w:numId w:val="1"/>
        </w:numPr>
        <w:tabs>
          <w:tab w:val="left" w:pos="4176"/>
        </w:tabs>
      </w:pPr>
      <w:proofErr w:type="gramStart"/>
      <w:r>
        <w:t>PRODUCTS (NOT APPLICABLE).</w:t>
      </w:r>
      <w:proofErr w:type="gramEnd"/>
    </w:p>
    <w:p w:rsidR="00645AF8" w:rsidRDefault="00645AF8" w:rsidP="00645AF8">
      <w:pPr>
        <w:pStyle w:val="Heading1"/>
        <w:keepNext w:val="0"/>
        <w:widowControl w:val="0"/>
        <w:numPr>
          <w:ilvl w:val="0"/>
          <w:numId w:val="1"/>
        </w:numPr>
        <w:tabs>
          <w:tab w:val="left" w:pos="4176"/>
        </w:tabs>
      </w:pPr>
      <w:r>
        <w:t>EXECUTION</w:t>
      </w:r>
    </w:p>
    <w:p w:rsidR="00645AF8" w:rsidRDefault="00645AF8" w:rsidP="00645AF8">
      <w:pPr>
        <w:pStyle w:val="Heading2"/>
        <w:keepNext w:val="0"/>
        <w:widowControl w:val="0"/>
        <w:numPr>
          <w:ilvl w:val="1"/>
          <w:numId w:val="1"/>
        </w:numPr>
        <w:tabs>
          <w:tab w:val="left" w:pos="4176"/>
        </w:tabs>
      </w:pPr>
      <w:r>
        <w:t>DELIVERY, STORAGE, AND HANDLING</w:t>
      </w:r>
    </w:p>
    <w:p w:rsidR="00645AF8" w:rsidRDefault="00645AF8" w:rsidP="00645AF8">
      <w:pPr>
        <w:pStyle w:val="Heading3"/>
        <w:keepNext w:val="0"/>
        <w:widowControl w:val="0"/>
        <w:numPr>
          <w:ilvl w:val="2"/>
          <w:numId w:val="1"/>
        </w:numPr>
        <w:tabs>
          <w:tab w:val="clear" w:pos="936"/>
          <w:tab w:val="num" w:pos="864"/>
          <w:tab w:val="left" w:pos="4176"/>
        </w:tabs>
        <w:ind w:left="864"/>
      </w:pPr>
      <w:r>
        <w:t>Deliver products to the project properly identified with names, model numbers, types, grades, compliance labels, and other information needed for identification.</w:t>
      </w:r>
    </w:p>
    <w:p w:rsidR="00645AF8" w:rsidRDefault="00645AF8" w:rsidP="00645AF8">
      <w:pPr>
        <w:pStyle w:val="Heading3"/>
        <w:keepNext w:val="0"/>
        <w:widowControl w:val="0"/>
        <w:numPr>
          <w:ilvl w:val="2"/>
          <w:numId w:val="1"/>
        </w:numPr>
        <w:tabs>
          <w:tab w:val="clear" w:pos="936"/>
          <w:tab w:val="num" w:pos="864"/>
          <w:tab w:val="left" w:pos="4176"/>
        </w:tabs>
        <w:ind w:left="864"/>
      </w:pPr>
      <w:r>
        <w:t>Store and handle material and equipment in compliance with manufacturers' recommendations to prevent their deterioration or damage due to moisture, high or low temperatures, contaminants, or other causes.</w:t>
      </w:r>
    </w:p>
    <w:p w:rsidR="00645AF8" w:rsidRDefault="00645AF8" w:rsidP="00645AF8">
      <w:pPr>
        <w:pStyle w:val="Heading3"/>
        <w:keepNext w:val="0"/>
        <w:widowControl w:val="0"/>
        <w:numPr>
          <w:ilvl w:val="2"/>
          <w:numId w:val="1"/>
        </w:numPr>
        <w:tabs>
          <w:tab w:val="clear" w:pos="936"/>
          <w:tab w:val="num" w:pos="864"/>
          <w:tab w:val="left" w:pos="4176"/>
        </w:tabs>
        <w:ind w:left="864"/>
      </w:pPr>
      <w:r>
        <w:t>Use proper lifting equipment where size/weight requires handling by such means.</w:t>
      </w:r>
    </w:p>
    <w:p w:rsidR="00645AF8" w:rsidRDefault="00645AF8" w:rsidP="00645AF8">
      <w:pPr>
        <w:pStyle w:val="Heading3"/>
        <w:keepNext w:val="0"/>
        <w:widowControl w:val="0"/>
        <w:numPr>
          <w:ilvl w:val="2"/>
          <w:numId w:val="1"/>
        </w:numPr>
        <w:tabs>
          <w:tab w:val="clear" w:pos="936"/>
          <w:tab w:val="num" w:pos="864"/>
          <w:tab w:val="left" w:pos="4176"/>
        </w:tabs>
        <w:ind w:left="864"/>
      </w:pPr>
      <w:r>
        <w:t>Comply with manufacturer's rigging and moving instructions for unloading material and equipment, and moving them to final location.</w:t>
      </w:r>
    </w:p>
    <w:p w:rsidR="00645AF8" w:rsidRDefault="00645AF8" w:rsidP="00645AF8">
      <w:pPr>
        <w:pStyle w:val="Heading3"/>
        <w:keepNext w:val="0"/>
        <w:widowControl w:val="0"/>
        <w:numPr>
          <w:ilvl w:val="2"/>
          <w:numId w:val="1"/>
        </w:numPr>
        <w:tabs>
          <w:tab w:val="clear" w:pos="936"/>
          <w:tab w:val="num" w:pos="864"/>
          <w:tab w:val="left" w:pos="4176"/>
        </w:tabs>
        <w:ind w:left="864"/>
      </w:pPr>
      <w:r>
        <w:t>Equipment requiring disassembly for access purposes shall be disassembled and reassembled as required for movement into the final location following manufacturer's written instructions.</w:t>
      </w:r>
    </w:p>
    <w:p w:rsidR="00645AF8" w:rsidRDefault="00645AF8" w:rsidP="00645AF8">
      <w:pPr>
        <w:pStyle w:val="Heading3"/>
        <w:keepNext w:val="0"/>
        <w:widowControl w:val="0"/>
        <w:numPr>
          <w:ilvl w:val="2"/>
          <w:numId w:val="1"/>
        </w:numPr>
        <w:tabs>
          <w:tab w:val="clear" w:pos="936"/>
          <w:tab w:val="num" w:pos="864"/>
          <w:tab w:val="left" w:pos="4176"/>
        </w:tabs>
        <w:ind w:left="864"/>
      </w:pPr>
      <w:r>
        <w:t>Deliver material and equipment as a factory-assembled unit to the extent allowable by shipping limitations, with protective crating and covering.</w:t>
      </w:r>
    </w:p>
    <w:p w:rsidR="00645AF8" w:rsidRDefault="00645AF8" w:rsidP="00645AF8">
      <w:pPr>
        <w:pStyle w:val="Heading3"/>
        <w:keepNext w:val="0"/>
        <w:widowControl w:val="0"/>
        <w:numPr>
          <w:ilvl w:val="2"/>
          <w:numId w:val="1"/>
        </w:numPr>
        <w:tabs>
          <w:tab w:val="clear" w:pos="936"/>
          <w:tab w:val="num" w:pos="864"/>
          <w:tab w:val="left" w:pos="4176"/>
        </w:tabs>
        <w:ind w:left="864"/>
      </w:pPr>
      <w:r>
        <w:t>Plumbing Contractor shall schedule deliveries so as to minimize space and time requirements for storage of materials and equipment on site.</w:t>
      </w:r>
    </w:p>
    <w:p w:rsidR="00645AF8" w:rsidRDefault="00645AF8" w:rsidP="00645AF8">
      <w:pPr>
        <w:pStyle w:val="Heading2"/>
        <w:keepNext w:val="0"/>
        <w:widowControl w:val="0"/>
        <w:numPr>
          <w:ilvl w:val="1"/>
          <w:numId w:val="1"/>
        </w:numPr>
        <w:tabs>
          <w:tab w:val="left" w:pos="4176"/>
        </w:tabs>
      </w:pPr>
      <w:r>
        <w:lastRenderedPageBreak/>
        <w:t>ROUGH-IN</w:t>
      </w:r>
    </w:p>
    <w:p w:rsidR="00645AF8" w:rsidRDefault="00645AF8" w:rsidP="00645AF8">
      <w:pPr>
        <w:pStyle w:val="Heading3"/>
        <w:keepNext w:val="0"/>
        <w:widowControl w:val="0"/>
        <w:numPr>
          <w:ilvl w:val="2"/>
          <w:numId w:val="1"/>
        </w:numPr>
        <w:tabs>
          <w:tab w:val="clear" w:pos="936"/>
          <w:tab w:val="num" w:pos="864"/>
          <w:tab w:val="left" w:pos="4176"/>
        </w:tabs>
        <w:ind w:left="864"/>
      </w:pPr>
      <w:r>
        <w:t>Verify final locations for rough-ins with field measurements and with the requirements of the actual equipment to be connected.</w:t>
      </w:r>
    </w:p>
    <w:p w:rsidR="00645AF8" w:rsidRDefault="00645AF8" w:rsidP="00645AF8">
      <w:pPr>
        <w:pStyle w:val="Heading3"/>
        <w:keepNext w:val="0"/>
        <w:widowControl w:val="0"/>
        <w:numPr>
          <w:ilvl w:val="2"/>
          <w:numId w:val="1"/>
        </w:numPr>
        <w:tabs>
          <w:tab w:val="clear" w:pos="936"/>
          <w:tab w:val="num" w:pos="864"/>
          <w:tab w:val="left" w:pos="4176"/>
        </w:tabs>
        <w:ind w:left="864"/>
      </w:pPr>
      <w:r>
        <w:t>Refer to equipment specifications in Divisions 2 through 26 for rough-in requirements.</w:t>
      </w:r>
    </w:p>
    <w:p w:rsidR="00645AF8" w:rsidRDefault="00645AF8" w:rsidP="00645AF8">
      <w:pPr>
        <w:pStyle w:val="Heading2"/>
        <w:keepNext w:val="0"/>
        <w:widowControl w:val="0"/>
        <w:numPr>
          <w:ilvl w:val="1"/>
          <w:numId w:val="1"/>
        </w:numPr>
        <w:tabs>
          <w:tab w:val="left" w:pos="4176"/>
        </w:tabs>
      </w:pPr>
      <w:r>
        <w:t>COORDINATION</w:t>
      </w:r>
    </w:p>
    <w:p w:rsidR="00645AF8" w:rsidRDefault="00645AF8" w:rsidP="00645AF8">
      <w:pPr>
        <w:pStyle w:val="Heading3"/>
        <w:keepNext w:val="0"/>
        <w:widowControl w:val="0"/>
        <w:numPr>
          <w:ilvl w:val="2"/>
          <w:numId w:val="1"/>
        </w:numPr>
        <w:tabs>
          <w:tab w:val="clear" w:pos="936"/>
          <w:tab w:val="num" w:pos="864"/>
          <w:tab w:val="left" w:pos="4176"/>
        </w:tabs>
        <w:ind w:left="864"/>
      </w:pPr>
      <w:r>
        <w:t>Sequence, coordinate, and integrate installations of plumbing materials and equipment for efficient flow of the Work.  Give particular attention to large equipment requiring positioning prior to closing in the building.</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plumbing work with work of the different trades so that:</w:t>
      </w:r>
    </w:p>
    <w:p w:rsidR="00645AF8" w:rsidRDefault="00645AF8" w:rsidP="00645AF8">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645AF8" w:rsidRDefault="00645AF8" w:rsidP="00645AF8">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645AF8" w:rsidRDefault="00645AF8" w:rsidP="00645AF8">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installation of required supporting devices and sleeves to be set in poured-in-place concrete and other structural components as they are constructed.</w:t>
      </w:r>
    </w:p>
    <w:p w:rsidR="00645AF8" w:rsidRDefault="00645AF8" w:rsidP="00645AF8">
      <w:pPr>
        <w:pStyle w:val="Heading3"/>
        <w:keepNext w:val="0"/>
        <w:widowControl w:val="0"/>
        <w:numPr>
          <w:ilvl w:val="2"/>
          <w:numId w:val="1"/>
        </w:numPr>
        <w:tabs>
          <w:tab w:val="clear" w:pos="936"/>
          <w:tab w:val="num" w:pos="864"/>
          <w:tab w:val="left" w:pos="4176"/>
        </w:tabs>
        <w:ind w:left="864"/>
      </w:pPr>
      <w:r>
        <w:t>Furnish and install, without additional expense to the Owner, all offsets, fittings and similar items necessary in order to accomplish the requirements of coordination.</w:t>
      </w:r>
    </w:p>
    <w:p w:rsidR="00645AF8" w:rsidRDefault="00645AF8" w:rsidP="00645AF8">
      <w:pPr>
        <w:pStyle w:val="Heading2"/>
        <w:keepNext w:val="0"/>
        <w:widowControl w:val="0"/>
        <w:numPr>
          <w:ilvl w:val="1"/>
          <w:numId w:val="1"/>
        </w:numPr>
        <w:tabs>
          <w:tab w:val="left" w:pos="4176"/>
        </w:tabs>
      </w:pPr>
      <w:r>
        <w:t>PLUMBING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All dimensions and clearances affecting the installation of work shall be verified in the field in relation to established datum, to building openings and to the work of other trades.</w:t>
      </w:r>
    </w:p>
    <w:p w:rsidR="00645AF8" w:rsidRDefault="00645AF8" w:rsidP="00645AF8">
      <w:pPr>
        <w:pStyle w:val="Heading3"/>
        <w:numPr>
          <w:ilvl w:val="2"/>
          <w:numId w:val="1"/>
        </w:numPr>
        <w:tabs>
          <w:tab w:val="clear" w:pos="936"/>
          <w:tab w:val="num" w:pos="864"/>
        </w:tabs>
        <w:ind w:left="864"/>
      </w:pPr>
      <w:r>
        <w:t>The location of all equipment and systems shall be coordinated to preclude interferences with other construction.</w:t>
      </w:r>
    </w:p>
    <w:p w:rsidR="00645AF8" w:rsidRDefault="00645AF8" w:rsidP="00645AF8">
      <w:pPr>
        <w:pStyle w:val="Heading3"/>
        <w:numPr>
          <w:ilvl w:val="2"/>
          <w:numId w:val="1"/>
        </w:numPr>
        <w:tabs>
          <w:tab w:val="clear" w:pos="936"/>
          <w:tab w:val="num" w:pos="864"/>
        </w:tabs>
        <w:ind w:left="864"/>
      </w:pPr>
      <w:r>
        <w:t>Should interferences occur which will necessitate deviations from layout or dimensions shown on the Drawings, the Architect/Engineer and the Owner’s representative shall be notified and any changes approved before proceeding with the work.</w:t>
      </w:r>
    </w:p>
    <w:p w:rsidR="00645AF8" w:rsidRDefault="00645AF8" w:rsidP="00645AF8">
      <w:pPr>
        <w:pStyle w:val="Heading3"/>
        <w:keepNext w:val="0"/>
        <w:widowControl w:val="0"/>
        <w:numPr>
          <w:ilvl w:val="2"/>
          <w:numId w:val="1"/>
        </w:numPr>
        <w:tabs>
          <w:tab w:val="clear" w:pos="936"/>
          <w:tab w:val="num" w:pos="864"/>
          <w:tab w:val="left" w:pos="4176"/>
        </w:tabs>
        <w:ind w:left="864"/>
      </w:pPr>
      <w:r>
        <w:t>Arrange for chases, slots, and openings in other building components during progress of construction to allow for mechanical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Where mounting heights are not detailed or dimensioned, install systems, materials, and equipment to provide the maximum possible headroom.</w:t>
      </w:r>
    </w:p>
    <w:p w:rsidR="00645AF8" w:rsidRDefault="00645AF8" w:rsidP="00645AF8">
      <w:pPr>
        <w:pStyle w:val="Heading3"/>
        <w:keepNext w:val="0"/>
        <w:widowControl w:val="0"/>
        <w:numPr>
          <w:ilvl w:val="2"/>
          <w:numId w:val="1"/>
        </w:numPr>
        <w:tabs>
          <w:tab w:val="clear" w:pos="936"/>
          <w:tab w:val="num" w:pos="864"/>
          <w:tab w:val="left" w:pos="4176"/>
        </w:tabs>
        <w:ind w:left="864"/>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Install systems, materials, and equipment to conform with approved submittal data, including coordination drawings, to greatest extent possible.  Conform to arrangements indicated by the Contract Documents, recognizing that portions of the Work are shown only in diagrammatic form.  </w:t>
      </w:r>
      <w:proofErr w:type="gramStart"/>
      <w:r>
        <w:lastRenderedPageBreak/>
        <w:t>Where coordination requirements conflict with individual system requirements, refer conflict to the Architect/Engineer.</w:t>
      </w:r>
      <w:proofErr w:type="gramEnd"/>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level and plumb, parallel and perpendicular to other building systems and components, where installed exposed in finished spaces.</w:t>
      </w:r>
    </w:p>
    <w:p w:rsidR="00645AF8" w:rsidRDefault="00645AF8" w:rsidP="00645AF8">
      <w:pPr>
        <w:pStyle w:val="Heading3"/>
        <w:keepNext w:val="0"/>
        <w:widowControl w:val="0"/>
        <w:numPr>
          <w:ilvl w:val="2"/>
          <w:numId w:val="1"/>
        </w:numPr>
        <w:tabs>
          <w:tab w:val="clear" w:pos="936"/>
          <w:tab w:val="num" w:pos="864"/>
          <w:tab w:val="left" w:pos="4176"/>
        </w:tabs>
        <w:ind w:left="864"/>
      </w:pPr>
      <w:r>
        <w:t>Install plumbing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giving right-of-way priority to systems required to be installed at a specified slope.</w:t>
      </w:r>
    </w:p>
    <w:p w:rsidR="00645AF8" w:rsidRDefault="00645AF8" w:rsidP="00645AF8">
      <w:pPr>
        <w:pStyle w:val="Heading3"/>
        <w:keepNext w:val="0"/>
        <w:widowControl w:val="0"/>
        <w:numPr>
          <w:ilvl w:val="2"/>
          <w:numId w:val="1"/>
        </w:numPr>
        <w:tabs>
          <w:tab w:val="clear" w:pos="936"/>
          <w:tab w:val="num" w:pos="864"/>
          <w:tab w:val="left" w:pos="4176"/>
        </w:tabs>
        <w:ind w:left="864"/>
      </w:pPr>
      <w:r>
        <w:t>Welding, sweating, or brazing operations</w:t>
      </w:r>
    </w:p>
    <w:p w:rsidR="00645AF8" w:rsidRDefault="00645AF8" w:rsidP="00645AF8">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645AF8" w:rsidRDefault="00645AF8" w:rsidP="00645AF8">
      <w:pPr>
        <w:pStyle w:val="Heading4"/>
        <w:keepNext w:val="0"/>
        <w:widowControl w:val="0"/>
        <w:numPr>
          <w:ilvl w:val="3"/>
          <w:numId w:val="1"/>
        </w:numPr>
      </w:pPr>
      <w:r>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645AF8" w:rsidRDefault="00645AF8" w:rsidP="00645AF8">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645AF8" w:rsidRDefault="00645AF8" w:rsidP="00645AF8">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645AF8" w:rsidRDefault="00645AF8" w:rsidP="00645AF8">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645AF8" w:rsidRDefault="00645AF8" w:rsidP="00645AF8">
      <w:pPr>
        <w:pStyle w:val="Heading2"/>
        <w:keepNext w:val="0"/>
        <w:widowControl w:val="0"/>
        <w:numPr>
          <w:ilvl w:val="1"/>
          <w:numId w:val="1"/>
        </w:numPr>
      </w:pPr>
      <w:r>
        <w:t>ACCESSIBILITY</w:t>
      </w:r>
    </w:p>
    <w:p w:rsidR="00645AF8" w:rsidRDefault="00645AF8" w:rsidP="00645AF8">
      <w:pPr>
        <w:pStyle w:val="Heading3"/>
        <w:keepNext w:val="0"/>
        <w:widowControl w:val="0"/>
        <w:numPr>
          <w:ilvl w:val="2"/>
          <w:numId w:val="1"/>
        </w:numPr>
        <w:tabs>
          <w:tab w:val="clear" w:pos="936"/>
          <w:tab w:val="num" w:pos="864"/>
        </w:tabs>
        <w:ind w:left="864"/>
      </w:pPr>
      <w:r>
        <w:t>All work shall be installed so as to be accessible for operation, maintenance and repair with particular attention given to locating valves, controls and equipment requiring periodic lubrication, cleaning, adjusting or servicing of any kind.</w:t>
      </w:r>
    </w:p>
    <w:p w:rsidR="00645AF8" w:rsidRDefault="00645AF8" w:rsidP="00645AF8">
      <w:pPr>
        <w:pStyle w:val="Heading2"/>
        <w:keepNext w:val="0"/>
        <w:widowControl w:val="0"/>
        <w:numPr>
          <w:ilvl w:val="1"/>
          <w:numId w:val="1"/>
        </w:numPr>
      </w:pPr>
      <w:r>
        <w:t>LUBRICATION AND TOOLS</w:t>
      </w:r>
    </w:p>
    <w:p w:rsidR="00645AF8" w:rsidRDefault="00645AF8" w:rsidP="00645AF8">
      <w:pPr>
        <w:pStyle w:val="Heading3"/>
        <w:keepNext w:val="0"/>
        <w:widowControl w:val="0"/>
        <w:numPr>
          <w:ilvl w:val="2"/>
          <w:numId w:val="1"/>
        </w:numPr>
        <w:tabs>
          <w:tab w:val="clear" w:pos="936"/>
          <w:tab w:val="num" w:pos="864"/>
        </w:tabs>
        <w:ind w:left="864"/>
      </w:pPr>
      <w:r>
        <w:t>Provide a fresh charge of lubricant in accordance with manufacturer’s recommendations to all equipment requiring lubrication prior to start-up and maintain lubrication as required until acceptance by Owner.</w:t>
      </w:r>
    </w:p>
    <w:p w:rsidR="00645AF8" w:rsidRDefault="00645AF8" w:rsidP="00645AF8">
      <w:pPr>
        <w:pStyle w:val="Heading3"/>
        <w:keepNext w:val="0"/>
        <w:widowControl w:val="0"/>
        <w:numPr>
          <w:ilvl w:val="2"/>
          <w:numId w:val="1"/>
        </w:numPr>
        <w:tabs>
          <w:tab w:val="clear" w:pos="936"/>
          <w:tab w:val="num" w:pos="864"/>
        </w:tabs>
        <w:ind w:left="864"/>
      </w:pPr>
      <w:r>
        <w:t>Provide for each piece of equipment any special tools and a list of such tools required for the operation or adjustment of the equipment and turn over to the Owner’s representative prior to final acceptance of the equipment.</w:t>
      </w:r>
    </w:p>
    <w:p w:rsidR="00645AF8" w:rsidRDefault="00645AF8" w:rsidP="00645AF8">
      <w:pPr>
        <w:pStyle w:val="Heading2"/>
        <w:keepNext w:val="0"/>
        <w:widowControl w:val="0"/>
        <w:numPr>
          <w:ilvl w:val="1"/>
          <w:numId w:val="1"/>
        </w:numPr>
        <w:tabs>
          <w:tab w:val="left" w:pos="4176"/>
        </w:tabs>
      </w:pPr>
      <w:r>
        <w:t>PIPING SYSTEMS PRESSURE TESTING</w:t>
      </w:r>
    </w:p>
    <w:p w:rsidR="00645AF8" w:rsidRDefault="00645AF8" w:rsidP="00645AF8">
      <w:pPr>
        <w:pStyle w:val="Heading3"/>
        <w:keepNext w:val="0"/>
        <w:widowControl w:val="0"/>
        <w:numPr>
          <w:ilvl w:val="2"/>
          <w:numId w:val="1"/>
        </w:numPr>
        <w:tabs>
          <w:tab w:val="clear" w:pos="936"/>
          <w:tab w:val="num" w:pos="864"/>
          <w:tab w:val="left" w:pos="4176"/>
        </w:tabs>
        <w:ind w:left="864"/>
      </w:pPr>
      <w:r>
        <w:t>The following personnel in the order listed shall be considered acceptable witnesses of all piping pressure testing:</w:t>
      </w:r>
    </w:p>
    <w:p w:rsidR="00645AF8" w:rsidRDefault="00824E98" w:rsidP="00347934">
      <w:pPr>
        <w:pStyle w:val="Heading4"/>
        <w:keepNext w:val="0"/>
        <w:widowControl w:val="0"/>
        <w:numPr>
          <w:ilvl w:val="3"/>
          <w:numId w:val="1"/>
        </w:numPr>
        <w:tabs>
          <w:tab w:val="left" w:pos="4176"/>
        </w:tabs>
      </w:pPr>
      <w:r>
        <w:lastRenderedPageBreak/>
        <w:t>UNL Project Inspector</w:t>
      </w:r>
    </w:p>
    <w:p w:rsidR="00645AF8" w:rsidRDefault="00645AF8" w:rsidP="00645AF8">
      <w:pPr>
        <w:pStyle w:val="Heading3"/>
        <w:keepNext w:val="0"/>
        <w:widowControl w:val="0"/>
        <w:numPr>
          <w:ilvl w:val="2"/>
          <w:numId w:val="1"/>
        </w:numPr>
        <w:tabs>
          <w:tab w:val="clear" w:pos="936"/>
          <w:tab w:val="num" w:pos="864"/>
          <w:tab w:val="left" w:pos="4176"/>
        </w:tabs>
        <w:ind w:left="864"/>
      </w:pPr>
      <w:r>
        <w:t>Removal of pressure charge and associated drain down shall also be witnessed.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Mechanical contractor shall provide a minimum of 24-hour notice to at least one of the above listed parties before commencing any piping systems pressure test.  </w:t>
      </w:r>
    </w:p>
    <w:p w:rsidR="00645AF8" w:rsidRDefault="00645AF8" w:rsidP="00645AF8">
      <w:pPr>
        <w:pStyle w:val="Heading3"/>
        <w:keepNext w:val="0"/>
        <w:widowControl w:val="0"/>
        <w:numPr>
          <w:ilvl w:val="2"/>
          <w:numId w:val="1"/>
        </w:numPr>
        <w:tabs>
          <w:tab w:val="clear" w:pos="936"/>
          <w:tab w:val="num" w:pos="864"/>
          <w:tab w:val="left" w:pos="4176"/>
        </w:tabs>
        <w:ind w:left="864"/>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piping pressurizing equipment (i.e., air compressor) shall be disconnected before test is commenced and shall remain disconnected for the entire duration of the test.  </w:t>
      </w:r>
    </w:p>
    <w:p w:rsidR="00645AF8" w:rsidRPr="00700F60" w:rsidRDefault="00645AF8" w:rsidP="00645AF8">
      <w:pPr>
        <w:pStyle w:val="Heading3"/>
        <w:numPr>
          <w:ilvl w:val="2"/>
          <w:numId w:val="1"/>
        </w:numPr>
        <w:tabs>
          <w:tab w:val="clear" w:pos="936"/>
          <w:tab w:val="num" w:pos="864"/>
        </w:tabs>
        <w:ind w:left="864"/>
      </w:pPr>
      <w:r>
        <w:t>Entire system shall be properly vented before test is commenced.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For specific piping pressure testing requirements and procedures, see applicable piping systems specification sections.  </w:t>
      </w:r>
    </w:p>
    <w:p w:rsidR="00645AF8" w:rsidRDefault="00A12302" w:rsidP="00645AF8">
      <w:pPr>
        <w:pStyle w:val="Heading3"/>
        <w:keepNext w:val="0"/>
        <w:widowControl w:val="0"/>
        <w:numPr>
          <w:ilvl w:val="2"/>
          <w:numId w:val="1"/>
        </w:numPr>
        <w:tabs>
          <w:tab w:val="clear" w:pos="936"/>
          <w:tab w:val="num" w:pos="864"/>
          <w:tab w:val="left" w:pos="4176"/>
        </w:tabs>
        <w:ind w:left="864"/>
      </w:pPr>
      <w:r>
        <w:t>Submit completed p</w:t>
      </w:r>
      <w:r w:rsidR="00645AF8">
        <w:t xml:space="preserve">ipe </w:t>
      </w:r>
      <w:r>
        <w:t>p</w:t>
      </w:r>
      <w:r w:rsidR="00645AF8">
        <w:t xml:space="preserve">ressure </w:t>
      </w:r>
      <w:r>
        <w:t>t</w:t>
      </w:r>
      <w:r w:rsidR="00645AF8">
        <w:t xml:space="preserve">est </w:t>
      </w:r>
      <w:r>
        <w:t>l</w:t>
      </w:r>
      <w:r w:rsidR="00645AF8">
        <w:t>og</w:t>
      </w:r>
      <w:r>
        <w:t xml:space="preserve"> </w:t>
      </w:r>
      <w:r w:rsidR="00645AF8">
        <w:t>for each pressure test before final project closeout.  Test log shall also be included in operation and maintenance manuals.</w:t>
      </w:r>
    </w:p>
    <w:p w:rsidR="00645AF8" w:rsidRPr="000C25AD" w:rsidRDefault="00645AF8" w:rsidP="00645AF8">
      <w:pPr>
        <w:pStyle w:val="Heading3"/>
        <w:keepNext w:val="0"/>
        <w:widowControl w:val="0"/>
        <w:numPr>
          <w:ilvl w:val="0"/>
          <w:numId w:val="0"/>
        </w:numPr>
        <w:tabs>
          <w:tab w:val="left" w:pos="4176"/>
        </w:tabs>
      </w:pPr>
      <w:r>
        <w:tab/>
      </w:r>
    </w:p>
    <w:p w:rsidR="00645AF8" w:rsidRDefault="00645AF8" w:rsidP="00645AF8">
      <w:pPr>
        <w:pStyle w:val="Heading2"/>
        <w:keepNext w:val="0"/>
        <w:widowControl w:val="0"/>
        <w:numPr>
          <w:ilvl w:val="1"/>
          <w:numId w:val="1"/>
        </w:numPr>
        <w:tabs>
          <w:tab w:val="left" w:pos="4176"/>
        </w:tabs>
      </w:pPr>
      <w:r>
        <w:t>GENERAL CONTRACTOR - MECHANICAL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Access Panels</w:t>
      </w:r>
    </w:p>
    <w:p w:rsidR="00645AF8" w:rsidRDefault="00645AF8" w:rsidP="00645AF8">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645AF8" w:rsidRDefault="00645AF8" w:rsidP="00645AF8">
      <w:pPr>
        <w:pStyle w:val="Heading4"/>
        <w:keepNext w:val="0"/>
        <w:widowControl w:val="0"/>
        <w:numPr>
          <w:ilvl w:val="3"/>
          <w:numId w:val="1"/>
        </w:numPr>
        <w:tabs>
          <w:tab w:val="left" w:pos="4176"/>
        </w:tabs>
      </w:pPr>
      <w:r>
        <w:t>The plans indicate the location of all anticipated access panels.  The Division 22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22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r w:rsidRPr="002E0499">
        <w:t xml:space="preserve"> </w:t>
      </w:r>
    </w:p>
    <w:p w:rsidR="00645AF8" w:rsidRDefault="00645AF8" w:rsidP="00645AF8">
      <w:pPr>
        <w:pStyle w:val="Heading4"/>
        <w:keepNext w:val="0"/>
        <w:widowControl w:val="0"/>
        <w:numPr>
          <w:ilvl w:val="0"/>
          <w:numId w:val="0"/>
        </w:numPr>
        <w:tabs>
          <w:tab w:val="left" w:pos="4176"/>
        </w:tabs>
        <w:ind w:left="1440"/>
      </w:pPr>
      <w:r>
        <w:t>Refer to Section 08 31 13 – Access Doors and Panels for specific information on type and size of panels</w:t>
      </w:r>
    </w:p>
    <w:p w:rsidR="00645AF8" w:rsidRDefault="00645AF8" w:rsidP="00645AF8">
      <w:pPr>
        <w:pStyle w:val="Heading3"/>
        <w:keepNext w:val="0"/>
        <w:widowControl w:val="0"/>
        <w:numPr>
          <w:ilvl w:val="2"/>
          <w:numId w:val="1"/>
        </w:numPr>
        <w:tabs>
          <w:tab w:val="clear" w:pos="936"/>
          <w:tab w:val="num" w:pos="864"/>
          <w:tab w:val="left" w:pos="4176"/>
        </w:tabs>
        <w:ind w:left="864"/>
      </w:pPr>
      <w:r>
        <w:t>Cutting and Patching</w:t>
      </w:r>
    </w:p>
    <w:p w:rsidR="00645AF8" w:rsidRDefault="00645AF8" w:rsidP="00645AF8">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645AF8" w:rsidRDefault="00645AF8" w:rsidP="00645AF8">
      <w:pPr>
        <w:pStyle w:val="Heading4"/>
        <w:keepNext w:val="0"/>
        <w:widowControl w:val="0"/>
        <w:numPr>
          <w:ilvl w:val="3"/>
          <w:numId w:val="1"/>
        </w:numPr>
        <w:tabs>
          <w:tab w:val="left" w:pos="4176"/>
        </w:tabs>
      </w:pPr>
      <w:r>
        <w:t xml:space="preserve">The Division 22 Contractor shall coordinate all cutting and patching of holes, in existing building and new construction which are required for the passage of mechanical work. </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w:t>
      </w:r>
      <w:r>
        <w:lastRenderedPageBreak/>
        <w:t xml:space="preserve">number, size and location of all cutting and patching requirements.  The Division 22 Contractor shall be liable for all associated costs of cutting and patching for mechanical work upon failure to notify the General Contractor prior to bid submission.    </w:t>
      </w:r>
    </w:p>
    <w:p w:rsidR="00645AF8" w:rsidRDefault="00645AF8" w:rsidP="00645AF8">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645AF8" w:rsidRDefault="00645AF8" w:rsidP="00645AF8">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rsidR="00645AF8" w:rsidRDefault="00645AF8" w:rsidP="00645AF8">
      <w:pPr>
        <w:pStyle w:val="Heading4"/>
        <w:numPr>
          <w:ilvl w:val="3"/>
          <w:numId w:val="1"/>
        </w:numPr>
      </w:pPr>
      <w:r>
        <w:t>Patching of concrete openings shall be filled with grout and finished smooth with the adjacent surface.</w:t>
      </w:r>
    </w:p>
    <w:p w:rsidR="00645AF8" w:rsidRDefault="00645AF8" w:rsidP="00645AF8">
      <w:pPr>
        <w:pStyle w:val="Heading4"/>
        <w:numPr>
          <w:ilvl w:val="3"/>
          <w:numId w:val="1"/>
        </w:numPr>
      </w:pPr>
      <w:r>
        <w:t xml:space="preserve">All below-grade openings for pipe shall be sealed with interlocking synthetic rubber line assembly, Link-Seal by </w:t>
      </w:r>
      <w:proofErr w:type="spellStart"/>
      <w:r>
        <w:t>Thunderline</w:t>
      </w:r>
      <w:proofErr w:type="spellEnd"/>
      <w:r>
        <w:t xml:space="preserve"> Corporation or equal.</w:t>
      </w:r>
    </w:p>
    <w:p w:rsidR="00645AF8" w:rsidRPr="00304E67" w:rsidRDefault="00645AF8" w:rsidP="00645AF8">
      <w:pPr>
        <w:pStyle w:val="Heading4"/>
        <w:numPr>
          <w:ilvl w:val="3"/>
          <w:numId w:val="1"/>
        </w:numPr>
        <w:rPr>
          <w:b/>
        </w:rPr>
      </w:pPr>
      <w:r w:rsidRPr="00304E67">
        <w:rPr>
          <w:b/>
        </w:rPr>
        <w:t>All penetrations through the walls, floor, or structure of laboratory spaces, laboratory</w:t>
      </w:r>
      <w:r>
        <w:rPr>
          <w:b/>
        </w:rPr>
        <w:t xml:space="preserve"> support spaces, lecture halls, classrooms, conference rooms, </w:t>
      </w:r>
      <w:r w:rsidRPr="00304E67">
        <w:rPr>
          <w:b/>
        </w:rPr>
        <w:t>corridors or other areas in which relative pressurization relationships are important shall be sealed airtight.  Refer to the drawings for additional information regarding rooms in which maintaining pressurization is important.</w:t>
      </w:r>
    </w:p>
    <w:p w:rsidR="00645AF8" w:rsidRDefault="00645AF8" w:rsidP="00645AF8">
      <w:pPr>
        <w:pStyle w:val="Heading4"/>
        <w:keepNext w:val="0"/>
        <w:widowControl w:val="0"/>
        <w:numPr>
          <w:ilvl w:val="3"/>
          <w:numId w:val="1"/>
        </w:numPr>
        <w:tabs>
          <w:tab w:val="left" w:pos="4176"/>
        </w:tabs>
      </w:pPr>
      <w:r>
        <w:t xml:space="preserve">Repair cut surfaces to match adjacent surfaces.  </w:t>
      </w:r>
    </w:p>
    <w:p w:rsidR="00645AF8" w:rsidRDefault="00645AF8" w:rsidP="00645AF8">
      <w:pPr>
        <w:pStyle w:val="Heading4"/>
        <w:keepNext w:val="0"/>
        <w:widowControl w:val="0"/>
        <w:numPr>
          <w:ilvl w:val="3"/>
          <w:numId w:val="1"/>
        </w:numPr>
        <w:tabs>
          <w:tab w:val="left" w:pos="4176"/>
        </w:tabs>
      </w:pPr>
      <w:r>
        <w:t>Perform cutting, fitting, and patching of mechanical equipment and materials required to:</w:t>
      </w:r>
    </w:p>
    <w:p w:rsidR="00645AF8" w:rsidRDefault="00645AF8" w:rsidP="00645AF8">
      <w:pPr>
        <w:pStyle w:val="Heading5"/>
        <w:keepNext w:val="0"/>
        <w:widowControl w:val="0"/>
        <w:numPr>
          <w:ilvl w:val="4"/>
          <w:numId w:val="1"/>
        </w:numPr>
      </w:pPr>
      <w:r>
        <w:t>Uncover work to provide for installation of ill-timed work.</w:t>
      </w:r>
    </w:p>
    <w:p w:rsidR="00645AF8" w:rsidRDefault="00645AF8" w:rsidP="00645AF8">
      <w:pPr>
        <w:pStyle w:val="Heading5"/>
        <w:keepNext w:val="0"/>
        <w:widowControl w:val="0"/>
        <w:numPr>
          <w:ilvl w:val="4"/>
          <w:numId w:val="1"/>
        </w:numPr>
      </w:pPr>
      <w:r>
        <w:t>Remove and replace defective work.</w:t>
      </w:r>
    </w:p>
    <w:p w:rsidR="00645AF8" w:rsidRDefault="00645AF8" w:rsidP="00645AF8">
      <w:pPr>
        <w:pStyle w:val="Heading5"/>
        <w:keepNext w:val="0"/>
        <w:widowControl w:val="0"/>
        <w:numPr>
          <w:ilvl w:val="4"/>
          <w:numId w:val="1"/>
        </w:numPr>
      </w:pPr>
      <w:r>
        <w:t>Remove and replace work not conforming to requirements of the Contract Documents.</w:t>
      </w:r>
    </w:p>
    <w:p w:rsidR="00645AF8" w:rsidRDefault="00645AF8" w:rsidP="00645AF8">
      <w:pPr>
        <w:pStyle w:val="Heading5"/>
        <w:keepNext w:val="0"/>
        <w:widowControl w:val="0"/>
        <w:numPr>
          <w:ilvl w:val="4"/>
          <w:numId w:val="1"/>
        </w:numPr>
      </w:pPr>
      <w:r>
        <w:t>Remove samples of installed Work as specified for testing.</w:t>
      </w:r>
    </w:p>
    <w:p w:rsidR="00645AF8" w:rsidRDefault="00645AF8" w:rsidP="00645AF8">
      <w:pPr>
        <w:pStyle w:val="Heading5"/>
        <w:keepNext w:val="0"/>
        <w:widowControl w:val="0"/>
        <w:numPr>
          <w:ilvl w:val="4"/>
          <w:numId w:val="1"/>
        </w:numPr>
      </w:pPr>
      <w:r>
        <w:t>Install equipment and materials in existing structures.</w:t>
      </w:r>
    </w:p>
    <w:p w:rsidR="00645AF8" w:rsidRDefault="00645AF8" w:rsidP="00645AF8">
      <w:pPr>
        <w:pStyle w:val="Heading5"/>
        <w:keepNext w:val="0"/>
        <w:widowControl w:val="0"/>
        <w:numPr>
          <w:ilvl w:val="4"/>
          <w:numId w:val="1"/>
        </w:numPr>
      </w:pPr>
      <w:r>
        <w:t>Upon written instructions from the Architect, uncover and restore Work to provide for Architect/Engineer observation of concealed Work.</w:t>
      </w:r>
    </w:p>
    <w:p w:rsidR="00645AF8" w:rsidRDefault="00645AF8" w:rsidP="00645AF8">
      <w:pPr>
        <w:pStyle w:val="Heading3"/>
        <w:keepNext w:val="0"/>
        <w:widowControl w:val="0"/>
        <w:numPr>
          <w:ilvl w:val="2"/>
          <w:numId w:val="1"/>
        </w:numPr>
        <w:tabs>
          <w:tab w:val="clear" w:pos="936"/>
          <w:tab w:val="num" w:pos="864"/>
          <w:tab w:val="left" w:pos="4176"/>
        </w:tabs>
        <w:ind w:left="864"/>
      </w:pPr>
      <w:r>
        <w:t>Excavation and Backfilling</w:t>
      </w:r>
    </w:p>
    <w:p w:rsidR="00645AF8" w:rsidRDefault="00645AF8" w:rsidP="00645AF8">
      <w:pPr>
        <w:pStyle w:val="Heading4"/>
        <w:keepNext w:val="0"/>
        <w:widowControl w:val="0"/>
        <w:numPr>
          <w:ilvl w:val="3"/>
          <w:numId w:val="1"/>
        </w:numPr>
        <w:tabs>
          <w:tab w:val="left" w:pos="4176"/>
        </w:tabs>
      </w:pPr>
      <w:r>
        <w:t xml:space="preserve">Division 22 Contractor shall perform all excavation and backfilling necessary to install the required mechanical work.  Coordinate the work with other excavating and backfilling work in the same area.  </w:t>
      </w:r>
    </w:p>
    <w:p w:rsidR="00645AF8" w:rsidRDefault="00645AF8" w:rsidP="00645AF8">
      <w:pPr>
        <w:pStyle w:val="Heading4"/>
        <w:keepNext w:val="0"/>
        <w:widowControl w:val="0"/>
        <w:numPr>
          <w:ilvl w:val="3"/>
          <w:numId w:val="1"/>
        </w:numPr>
        <w:tabs>
          <w:tab w:val="left" w:pos="4176"/>
        </w:tabs>
      </w:pPr>
      <w:r>
        <w:t>Except as indicated otherwise, comply with the applicable sections in Division 2 of these specifications, excavation filling and backfilling (for structures) to 5' outside the building line, and exterior utilities sections for beyond 5' from the building line.</w:t>
      </w:r>
    </w:p>
    <w:p w:rsidR="00645AF8" w:rsidRDefault="00645AF8" w:rsidP="00645AF8">
      <w:pPr>
        <w:pStyle w:val="Heading4"/>
        <w:keepNext w:val="0"/>
        <w:numPr>
          <w:ilvl w:val="3"/>
          <w:numId w:val="1"/>
        </w:numPr>
      </w:pPr>
      <w:r w:rsidRPr="0095026E">
        <w:t xml:space="preserve">Trenching:  Trench width shall be no more than required for shoring, bracing and performance of the work.  All necessary shoring and bracing shall be installed to insure worker safety, proper installation of mechanical work, and protection of adjacent structures.  Provide all dewatering as required. Depth shall not exceed that required to achieve the specified depth of cover and </w:t>
      </w:r>
      <w:proofErr w:type="spellStart"/>
      <w:r w:rsidRPr="0095026E">
        <w:t>overdig</w:t>
      </w:r>
      <w:proofErr w:type="spellEnd"/>
      <w:r w:rsidRPr="0095026E">
        <w:t xml:space="preserve"> will be permitted for bedding material only.  All trenches shall be open cut from the surface.</w:t>
      </w:r>
    </w:p>
    <w:p w:rsidR="00645AF8" w:rsidRDefault="00645AF8" w:rsidP="00645AF8">
      <w:pPr>
        <w:pStyle w:val="Heading4"/>
        <w:keepNext w:val="0"/>
        <w:numPr>
          <w:ilvl w:val="3"/>
          <w:numId w:val="1"/>
        </w:numPr>
      </w:pPr>
      <w:r w:rsidRPr="0095026E">
        <w:t xml:space="preserve">Bedding:  All work shall be properly bedded whether on virgin soil or on granular bedding as specified.  All granular bedding shall be laid on undisturbed soil.  PVC and copper piping shall have a 4" crushed stone bed conforming to specification for granular material in </w:t>
      </w:r>
      <w:r>
        <w:t>Division 2</w:t>
      </w:r>
      <w:r w:rsidRPr="0095026E">
        <w:t>.  If rock is encountered, excavate to a point 4" below installed bottom elevation of piping and provide bedding as called for above.</w:t>
      </w:r>
    </w:p>
    <w:p w:rsidR="00645AF8" w:rsidRDefault="00645AF8" w:rsidP="00645AF8">
      <w:pPr>
        <w:pStyle w:val="Heading4"/>
        <w:keepNext w:val="0"/>
        <w:numPr>
          <w:ilvl w:val="3"/>
          <w:numId w:val="1"/>
        </w:numPr>
      </w:pPr>
      <w:proofErr w:type="spellStart"/>
      <w:r w:rsidRPr="006078C4">
        <w:t>Haunching</w:t>
      </w:r>
      <w:proofErr w:type="spellEnd"/>
      <w:r w:rsidRPr="006078C4">
        <w:t xml:space="preserve">:  </w:t>
      </w:r>
      <w:proofErr w:type="spellStart"/>
      <w:r w:rsidRPr="006078C4">
        <w:t>Haunching</w:t>
      </w:r>
      <w:proofErr w:type="spellEnd"/>
      <w:r w:rsidRPr="006078C4">
        <w:t xml:space="preserve"> shall be brought up on both sides of the pipe for a distance of 1/3 the pipe diameter and shall be of the same material used for bedding.</w:t>
      </w:r>
    </w:p>
    <w:p w:rsidR="00645AF8" w:rsidRDefault="00645AF8" w:rsidP="00645AF8">
      <w:pPr>
        <w:pStyle w:val="Heading4"/>
        <w:keepNext w:val="0"/>
        <w:numPr>
          <w:ilvl w:val="3"/>
          <w:numId w:val="1"/>
        </w:numPr>
      </w:pPr>
      <w:r>
        <w:t>Backfill:  Backfilling shall not begin until installation has been tested for leaks.</w:t>
      </w:r>
    </w:p>
    <w:p w:rsidR="00645AF8" w:rsidRDefault="00645AF8" w:rsidP="00645AF8">
      <w:pPr>
        <w:pStyle w:val="Heading4"/>
        <w:keepNext w:val="0"/>
        <w:numPr>
          <w:ilvl w:val="3"/>
          <w:numId w:val="1"/>
        </w:numPr>
      </w:pPr>
      <w:r>
        <w:t>Final Backfill shall be as follows:</w:t>
      </w:r>
    </w:p>
    <w:p w:rsidR="00645AF8" w:rsidRDefault="00645AF8" w:rsidP="00645AF8">
      <w:pPr>
        <w:pStyle w:val="Heading5"/>
        <w:keepNext w:val="0"/>
        <w:numPr>
          <w:ilvl w:val="4"/>
          <w:numId w:val="1"/>
        </w:numPr>
      </w:pPr>
      <w:r>
        <w:t xml:space="preserve">Outside Building </w:t>
      </w:r>
      <w:proofErr w:type="gramStart"/>
      <w:r>
        <w:t>Under</w:t>
      </w:r>
      <w:proofErr w:type="gramEnd"/>
      <w:r>
        <w:t xml:space="preserve"> Paved Areas:  Granular material specified in Division 2.</w:t>
      </w:r>
    </w:p>
    <w:p w:rsidR="00645AF8" w:rsidRDefault="00645AF8" w:rsidP="00645AF8">
      <w:pPr>
        <w:pStyle w:val="Heading5"/>
        <w:keepNext w:val="0"/>
        <w:numPr>
          <w:ilvl w:val="4"/>
          <w:numId w:val="1"/>
        </w:numPr>
      </w:pPr>
      <w:r>
        <w:lastRenderedPageBreak/>
        <w:t xml:space="preserve">Outside Building and Not </w:t>
      </w:r>
      <w:proofErr w:type="gramStart"/>
      <w:r>
        <w:t>Under</w:t>
      </w:r>
      <w:proofErr w:type="gramEnd"/>
      <w:r>
        <w:t xml:space="preserve"> </w:t>
      </w:r>
      <w:r w:rsidRPr="00F14478">
        <w:t>Paved Areas:  Clean soil free of vegetable matter and foreign material or crushed limestone.  In planted areas backfill to a point 6" below finished grade.  Owner will provide topsoil to finished grade</w:t>
      </w:r>
      <w:r>
        <w:t>.</w:t>
      </w:r>
    </w:p>
    <w:p w:rsidR="00645AF8" w:rsidRDefault="00645AF8" w:rsidP="00645AF8">
      <w:pPr>
        <w:pStyle w:val="Heading4"/>
        <w:keepNext w:val="0"/>
        <w:numPr>
          <w:ilvl w:val="3"/>
          <w:numId w:val="1"/>
        </w:numPr>
      </w:pPr>
      <w:r w:rsidRPr="001B6C62">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645AF8" w:rsidRDefault="00645AF8" w:rsidP="00645AF8">
      <w:pPr>
        <w:pStyle w:val="Heading4"/>
        <w:keepNext w:val="0"/>
        <w:numPr>
          <w:ilvl w:val="3"/>
          <w:numId w:val="1"/>
        </w:numPr>
      </w:pPr>
      <w:r w:rsidRPr="001B6C62">
        <w:t xml:space="preserve">Protection:  At least 72 hours prior to excavating, for each phase, Contractor shall contact the Owner's Representative to arrange for utility locates in the construction area.    </w:t>
      </w:r>
    </w:p>
    <w:p w:rsidR="00645AF8" w:rsidRDefault="00645AF8" w:rsidP="00645AF8">
      <w:pPr>
        <w:pStyle w:val="Heading4"/>
        <w:keepNext w:val="0"/>
        <w:numPr>
          <w:ilvl w:val="3"/>
          <w:numId w:val="1"/>
        </w:numPr>
      </w:pPr>
      <w:r>
        <w:t>Contractor shall provide temporary supports for all underground utilities crossing an excavation.</w:t>
      </w:r>
    </w:p>
    <w:p w:rsidR="00645AF8" w:rsidRDefault="00645AF8" w:rsidP="00645AF8">
      <w:pPr>
        <w:pStyle w:val="Heading4"/>
        <w:keepNext w:val="0"/>
        <w:numPr>
          <w:ilvl w:val="3"/>
          <w:numId w:val="1"/>
        </w:numPr>
      </w:pPr>
      <w:r>
        <w:t>Provide all required barricades, fencing, signs, lights, etc. as necessary for the protection of the workers and of the general public.</w:t>
      </w:r>
    </w:p>
    <w:p w:rsidR="00645AF8" w:rsidRPr="001B6C62" w:rsidRDefault="00645AF8" w:rsidP="00645AF8">
      <w:pPr>
        <w:pStyle w:val="Heading4"/>
        <w:keepNext w:val="0"/>
        <w:numPr>
          <w:ilvl w:val="3"/>
          <w:numId w:val="1"/>
        </w:numPr>
      </w:pPr>
      <w:r w:rsidRPr="001B6C62">
        <w:t xml:space="preserve">Excess Material:  All excess earth and other material resulting from the excavation shall be removed from site daily by the Contractor.       </w:t>
      </w:r>
    </w:p>
    <w:p w:rsidR="00645AF8" w:rsidRDefault="00645AF8" w:rsidP="00645AF8">
      <w:pPr>
        <w:pStyle w:val="Heading4"/>
        <w:keepNext w:val="0"/>
        <w:widowControl w:val="0"/>
        <w:numPr>
          <w:ilvl w:val="3"/>
          <w:numId w:val="1"/>
        </w:numPr>
        <w:tabs>
          <w:tab w:val="left" w:pos="4176"/>
        </w:tabs>
      </w:pPr>
      <w:r w:rsidRPr="001B6C62">
        <w:t>Landscape work, pavement, flooring and similar exposed finish work that is disturbed or damaged by excavation shall be repaired</w:t>
      </w:r>
      <w:r>
        <w:t xml:space="preserve"> and restored to their original condition by the Mechanical Contractor.</w:t>
      </w:r>
    </w:p>
    <w:p w:rsidR="00645AF8" w:rsidRDefault="00645AF8" w:rsidP="00645AF8">
      <w:pPr>
        <w:pStyle w:val="Heading3"/>
        <w:keepNext w:val="0"/>
        <w:widowControl w:val="0"/>
        <w:numPr>
          <w:ilvl w:val="2"/>
          <w:numId w:val="1"/>
        </w:numPr>
        <w:tabs>
          <w:tab w:val="clear" w:pos="936"/>
          <w:tab w:val="num" w:pos="864"/>
          <w:tab w:val="left" w:pos="4176"/>
        </w:tabs>
        <w:ind w:left="864"/>
      </w:pPr>
      <w:r>
        <w:t>Concrete Bases</w:t>
      </w:r>
    </w:p>
    <w:p w:rsidR="00645AF8" w:rsidRDefault="00645AF8" w:rsidP="00645AF8">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mechanical equipment bases.  The Division 22 Contractor shall be liable for all associated costs to install the mechanical equipment bases upon failure to notify the General Contractor prior to bid submission.  </w:t>
      </w:r>
    </w:p>
    <w:p w:rsidR="00645AF8" w:rsidRDefault="00645AF8" w:rsidP="00645AF8">
      <w:pPr>
        <w:pStyle w:val="Heading4"/>
        <w:keepNext w:val="0"/>
        <w:widowControl w:val="0"/>
        <w:numPr>
          <w:ilvl w:val="0"/>
          <w:numId w:val="0"/>
        </w:numPr>
        <w:tabs>
          <w:tab w:val="left" w:pos="4176"/>
        </w:tabs>
        <w:ind w:left="1440"/>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645AF8" w:rsidRDefault="00645AF8" w:rsidP="00645AF8">
      <w:pPr>
        <w:pStyle w:val="Heading3"/>
        <w:keepNext w:val="0"/>
        <w:widowControl w:val="0"/>
        <w:numPr>
          <w:ilvl w:val="2"/>
          <w:numId w:val="1"/>
        </w:numPr>
        <w:tabs>
          <w:tab w:val="clear" w:pos="936"/>
          <w:tab w:val="num" w:pos="864"/>
          <w:tab w:val="left" w:pos="4176"/>
        </w:tabs>
        <w:ind w:left="864"/>
      </w:pPr>
      <w:proofErr w:type="gramStart"/>
      <w:r>
        <w:t>Roof curbs, roof support for mechanical equipment and roof penetrations.</w:t>
      </w:r>
      <w:proofErr w:type="gramEnd"/>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  The General Contractor shall provide all roof deck mounted equipment and pipe supports, pipe penetrations and cut roof deck for pipe and duct penetrations, unless noted otherwise.  The Division 22 Contractor shall furnish all roof curbs and the General Contractor shall install, unless noted otherwise.  The Division 22 Contractor shall provide all roof covering/membrane mounted equipment and pipe supports and roof drains, unless noted otherwise.</w:t>
      </w:r>
    </w:p>
    <w:p w:rsidR="00645AF8" w:rsidRDefault="00645AF8" w:rsidP="00645AF8">
      <w:pPr>
        <w:pStyle w:val="Heading4"/>
        <w:keepNext w:val="0"/>
        <w:widowControl w:val="0"/>
        <w:numPr>
          <w:ilvl w:val="3"/>
          <w:numId w:val="1"/>
        </w:numPr>
        <w:tabs>
          <w:tab w:val="left" w:pos="4176"/>
        </w:tabs>
      </w:pPr>
      <w:r>
        <w:t>The Division 22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w:t>
      </w:r>
    </w:p>
    <w:p w:rsidR="00645AF8" w:rsidRDefault="00645AF8" w:rsidP="00645AF8">
      <w:pPr>
        <w:pStyle w:val="Heading3"/>
        <w:keepNext w:val="0"/>
        <w:widowControl w:val="0"/>
        <w:numPr>
          <w:ilvl w:val="2"/>
          <w:numId w:val="1"/>
        </w:numPr>
        <w:tabs>
          <w:tab w:val="clear" w:pos="936"/>
          <w:tab w:val="num" w:pos="864"/>
          <w:tab w:val="left" w:pos="4176"/>
        </w:tabs>
        <w:ind w:left="864"/>
      </w:pPr>
      <w:r>
        <w:lastRenderedPageBreak/>
        <w:t>Painting</w:t>
      </w:r>
    </w:p>
    <w:p w:rsidR="00645AF8" w:rsidRPr="001B0420" w:rsidRDefault="00645AF8" w:rsidP="00645AF8">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22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22 Contractor. </w:t>
      </w:r>
    </w:p>
    <w:p w:rsidR="00645AF8" w:rsidRDefault="00645AF8" w:rsidP="00645AF8">
      <w:pPr>
        <w:pStyle w:val="Heading4"/>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645AF8" w:rsidRDefault="00645AF8" w:rsidP="00645AF8">
      <w:pPr>
        <w:pStyle w:val="Heading4"/>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645AF8" w:rsidRDefault="00645AF8" w:rsidP="00645AF8">
      <w:pPr>
        <w:pStyle w:val="Heading2"/>
        <w:keepNext w:val="0"/>
        <w:widowControl w:val="0"/>
        <w:numPr>
          <w:ilvl w:val="1"/>
          <w:numId w:val="1"/>
        </w:numPr>
        <w:tabs>
          <w:tab w:val="left" w:pos="4176"/>
        </w:tabs>
      </w:pPr>
      <w:r>
        <w:t>ELECTRICAL-PLUMBING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The responsibility of work specified under Division 22 and 26 is clarified under, Section 22 05 13, "Electrical Requirements for Plumbing Equipment.  Division 22 Contractor is to coordinate all electrical requirements prior to ordering powered plumbing equipment.</w:t>
      </w: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r>
        <w:t>END OF SECTION 22 05 00</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E15" w:rsidRDefault="00B31E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9E4" w:rsidRDefault="00E229E4" w:rsidP="00E229E4">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352003" w:rsidRPr="00DF0A4A" w:rsidTr="00D43B63">
      <w:trPr>
        <w:jc w:val="center"/>
      </w:trPr>
      <w:tc>
        <w:tcPr>
          <w:tcW w:w="3303" w:type="dxa"/>
        </w:tcPr>
        <w:p w:rsidR="00352003" w:rsidRPr="00DF0A4A" w:rsidRDefault="00352003"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352003" w:rsidRPr="00DF0A4A" w:rsidRDefault="00352003" w:rsidP="00063DAF">
          <w:pPr>
            <w:tabs>
              <w:tab w:val="center" w:pos="4320"/>
              <w:tab w:val="right" w:pos="10080"/>
            </w:tabs>
            <w:jc w:val="right"/>
            <w:rPr>
              <w:sz w:val="16"/>
              <w:szCs w:val="16"/>
            </w:rPr>
          </w:pPr>
          <w:r w:rsidRPr="00A67513">
            <w:rPr>
              <w:sz w:val="16"/>
              <w:szCs w:val="16"/>
            </w:rPr>
            <w:t>22 05 00 - BASIC PLUMBING REQUIREMENTS</w:t>
          </w:r>
        </w:p>
      </w:tc>
    </w:tr>
    <w:tr w:rsidR="00352003" w:rsidRPr="00DF0A4A" w:rsidTr="00063DAF">
      <w:trPr>
        <w:jc w:val="center"/>
      </w:trPr>
      <w:tc>
        <w:tcPr>
          <w:tcW w:w="3303" w:type="dxa"/>
        </w:tcPr>
        <w:p w:rsidR="00352003" w:rsidRPr="00DF0A4A" w:rsidRDefault="00352003" w:rsidP="00063DAF">
          <w:pPr>
            <w:tabs>
              <w:tab w:val="center" w:pos="4320"/>
              <w:tab w:val="right" w:pos="10080"/>
            </w:tabs>
            <w:rPr>
              <w:sz w:val="16"/>
              <w:szCs w:val="16"/>
            </w:rPr>
          </w:pPr>
          <w:r w:rsidRPr="00DF0A4A">
            <w:rPr>
              <w:sz w:val="16"/>
              <w:szCs w:val="16"/>
            </w:rPr>
            <w:t xml:space="preserve">Revised </w:t>
          </w:r>
          <w:r w:rsidR="00C7367A" w:rsidRPr="00C7367A">
            <w:rPr>
              <w:sz w:val="16"/>
              <w:szCs w:val="16"/>
            </w:rPr>
            <w:t>7/1/2014</w:t>
          </w:r>
          <w:bookmarkStart w:id="0" w:name="_GoBack"/>
          <w:bookmarkEnd w:id="0"/>
        </w:p>
      </w:tc>
      <w:tc>
        <w:tcPr>
          <w:tcW w:w="3289" w:type="dxa"/>
        </w:tcPr>
        <w:p w:rsidR="00352003" w:rsidRPr="00DF0A4A" w:rsidRDefault="00352003" w:rsidP="00063DAF">
          <w:pPr>
            <w:tabs>
              <w:tab w:val="center" w:pos="4320"/>
              <w:tab w:val="right" w:pos="10080"/>
            </w:tabs>
            <w:jc w:val="center"/>
            <w:rPr>
              <w:sz w:val="16"/>
              <w:szCs w:val="16"/>
            </w:rPr>
          </w:pPr>
          <w:r w:rsidRPr="00DF0A4A">
            <w:rPr>
              <w:sz w:val="16"/>
              <w:szCs w:val="16"/>
            </w:rPr>
            <w:t>Project #   Project Name</w:t>
          </w:r>
        </w:p>
      </w:tc>
      <w:tc>
        <w:tcPr>
          <w:tcW w:w="3344" w:type="dxa"/>
        </w:tcPr>
        <w:p w:rsidR="00352003" w:rsidRPr="00DF0A4A" w:rsidRDefault="0035200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7367A">
            <w:rPr>
              <w:rFonts w:cs="Arial"/>
              <w:noProof/>
              <w:sz w:val="16"/>
              <w:szCs w:val="16"/>
            </w:rPr>
            <w:t>14</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7367A">
            <w:rPr>
              <w:rFonts w:cs="Arial"/>
              <w:noProof/>
              <w:sz w:val="16"/>
              <w:szCs w:val="16"/>
            </w:rPr>
            <w:t>14</w:t>
          </w:r>
          <w:r w:rsidRPr="00DF0A4A">
            <w:rPr>
              <w:rFonts w:cs="Arial"/>
              <w:sz w:val="16"/>
              <w:szCs w:val="16"/>
            </w:rPr>
            <w:fldChar w:fldCharType="end"/>
          </w:r>
        </w:p>
      </w:tc>
    </w:tr>
  </w:tbl>
  <w:p w:rsidR="00352003" w:rsidRPr="00DF0A4A" w:rsidRDefault="00352003" w:rsidP="00E229E4">
    <w:pPr>
      <w:pStyle w:val="Footer"/>
      <w:rPr>
        <w:rStyle w:val="PageNumber"/>
      </w:rPr>
    </w:pPr>
  </w:p>
  <w:p w:rsidR="00E229E4" w:rsidRPr="007C461E" w:rsidRDefault="00E229E4" w:rsidP="00E229E4">
    <w:pPr>
      <w:pStyle w:val="Footer"/>
    </w:pPr>
  </w:p>
  <w:p w:rsidR="007909EC" w:rsidRPr="00E229E4" w:rsidRDefault="007909EC" w:rsidP="00E229E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E15" w:rsidRDefault="00B31E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E15" w:rsidRDefault="00B31E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B08" w:rsidRDefault="00C16B08" w:rsidP="00583C25">
    <w:pPr>
      <w:keepNext w:val="0"/>
      <w:widowControl w:val="0"/>
      <w:tabs>
        <w:tab w:val="center" w:pos="4680"/>
        <w:tab w:val="left" w:pos="7776"/>
      </w:tabs>
      <w:spacing w:after="240"/>
      <w:jc w:val="both"/>
      <w:rPr>
        <w:b/>
      </w:rPr>
    </w:pPr>
    <w:r>
      <w:rPr>
        <w:b/>
      </w:rPr>
      <w:t>SECTION 22 05 00 - BASIC PLUMBING REQUIREMENTS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E15" w:rsidRDefault="00B31E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7C4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47934"/>
    <w:rsid w:val="00352003"/>
    <w:rsid w:val="00352338"/>
    <w:rsid w:val="00354FE9"/>
    <w:rsid w:val="003609ED"/>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10E36"/>
    <w:rsid w:val="00583C25"/>
    <w:rsid w:val="005B3BA1"/>
    <w:rsid w:val="005B4DAE"/>
    <w:rsid w:val="005B4E7F"/>
    <w:rsid w:val="005E0395"/>
    <w:rsid w:val="005E71CA"/>
    <w:rsid w:val="005F41C5"/>
    <w:rsid w:val="00601B03"/>
    <w:rsid w:val="0060376F"/>
    <w:rsid w:val="0061316B"/>
    <w:rsid w:val="0061329E"/>
    <w:rsid w:val="00624BB8"/>
    <w:rsid w:val="0062624F"/>
    <w:rsid w:val="006428B1"/>
    <w:rsid w:val="006459DE"/>
    <w:rsid w:val="00645AF8"/>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93B76"/>
    <w:rsid w:val="007A2CE2"/>
    <w:rsid w:val="007C0E6E"/>
    <w:rsid w:val="007C7BC8"/>
    <w:rsid w:val="007D2E28"/>
    <w:rsid w:val="007F1C91"/>
    <w:rsid w:val="008036D8"/>
    <w:rsid w:val="00803CE1"/>
    <w:rsid w:val="00824E9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2302"/>
    <w:rsid w:val="00A50195"/>
    <w:rsid w:val="00A67513"/>
    <w:rsid w:val="00A91A43"/>
    <w:rsid w:val="00AA52D0"/>
    <w:rsid w:val="00AB5169"/>
    <w:rsid w:val="00AB763E"/>
    <w:rsid w:val="00AE456D"/>
    <w:rsid w:val="00AE7F7E"/>
    <w:rsid w:val="00B047CA"/>
    <w:rsid w:val="00B2253B"/>
    <w:rsid w:val="00B31E15"/>
    <w:rsid w:val="00B34925"/>
    <w:rsid w:val="00B34D31"/>
    <w:rsid w:val="00B7054F"/>
    <w:rsid w:val="00B77EBB"/>
    <w:rsid w:val="00B86A99"/>
    <w:rsid w:val="00B87B9D"/>
    <w:rsid w:val="00B96B21"/>
    <w:rsid w:val="00BC591D"/>
    <w:rsid w:val="00C16B08"/>
    <w:rsid w:val="00C237C4"/>
    <w:rsid w:val="00C25FD2"/>
    <w:rsid w:val="00C35B67"/>
    <w:rsid w:val="00C42704"/>
    <w:rsid w:val="00C55CC0"/>
    <w:rsid w:val="00C66827"/>
    <w:rsid w:val="00C7367A"/>
    <w:rsid w:val="00C90EAF"/>
    <w:rsid w:val="00CB0AB5"/>
    <w:rsid w:val="00CE6816"/>
    <w:rsid w:val="00CF18B1"/>
    <w:rsid w:val="00D12528"/>
    <w:rsid w:val="00D30BB2"/>
    <w:rsid w:val="00D43B63"/>
    <w:rsid w:val="00D448A0"/>
    <w:rsid w:val="00D6747A"/>
    <w:rsid w:val="00D73E12"/>
    <w:rsid w:val="00D76BC9"/>
    <w:rsid w:val="00D82299"/>
    <w:rsid w:val="00D83290"/>
    <w:rsid w:val="00D870E9"/>
    <w:rsid w:val="00DB0988"/>
    <w:rsid w:val="00DB4695"/>
    <w:rsid w:val="00DC285C"/>
    <w:rsid w:val="00DD3F34"/>
    <w:rsid w:val="00DF736A"/>
    <w:rsid w:val="00E229E4"/>
    <w:rsid w:val="00E23D7C"/>
    <w:rsid w:val="00E26282"/>
    <w:rsid w:val="00E4073F"/>
    <w:rsid w:val="00E46B58"/>
    <w:rsid w:val="00E47B3E"/>
    <w:rsid w:val="00E56ADA"/>
    <w:rsid w:val="00E56DCE"/>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EE5E29-E424-44B3-9C15-2FC5FD4EC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145</TotalTime>
  <Pages>14</Pages>
  <Words>5197</Words>
  <Characters>29933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35060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00</dc:title>
  <dc:creator>UNL</dc:creator>
  <cp:lastModifiedBy>Setup</cp:lastModifiedBy>
  <cp:revision>1</cp:revision>
  <cp:lastPrinted>2009-03-05T22:14:00Z</cp:lastPrinted>
  <dcterms:created xsi:type="dcterms:W3CDTF">2013-06-07T16:42:00Z</dcterms:created>
  <dcterms:modified xsi:type="dcterms:W3CDTF">2014-05-27T19:46:00Z</dcterms:modified>
  <cp:version>1</cp:version>
</cp:coreProperties>
</file>